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E924B" w14:textId="77777777" w:rsidR="00053C3D" w:rsidRPr="00607645" w:rsidRDefault="00053C3D" w:rsidP="00053C3D">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14</w:t>
      </w:r>
      <w:r>
        <w:rPr>
          <w:rFonts w:ascii="Arial" w:hAnsi="Arial" w:cs="Arial"/>
          <w:b/>
          <w:bCs/>
          <w:sz w:val="24"/>
        </w:rPr>
        <w:tab/>
      </w:r>
      <w:r w:rsidRPr="00607645">
        <w:rPr>
          <w:rFonts w:ascii="Arial" w:eastAsia="SimSun" w:hAnsi="Arial" w:cs="Arial"/>
          <w:b/>
          <w:bCs/>
          <w:sz w:val="24"/>
          <w:lang w:eastAsia="ja-JP"/>
        </w:rPr>
        <w:tab/>
        <w:t>R1-</w:t>
      </w:r>
      <w:r w:rsidRPr="00523F21">
        <w:rPr>
          <w:rFonts w:ascii="Arial" w:eastAsia="SimSun" w:hAnsi="Arial" w:cs="Arial"/>
          <w:b/>
          <w:bCs/>
          <w:sz w:val="24"/>
          <w:lang w:eastAsia="ja-JP"/>
        </w:rPr>
        <w:t>230</w:t>
      </w:r>
      <w:r>
        <w:rPr>
          <w:rFonts w:ascii="Arial" w:eastAsia="SimSun" w:hAnsi="Arial" w:cs="Arial"/>
          <w:b/>
          <w:bCs/>
          <w:sz w:val="24"/>
          <w:lang w:eastAsia="ja-JP"/>
        </w:rPr>
        <w:t>8228</w:t>
      </w:r>
    </w:p>
    <w:p w14:paraId="6B0EF0E7" w14:textId="77777777" w:rsidR="00053C3D" w:rsidRPr="00520763" w:rsidRDefault="00053C3D" w:rsidP="00053C3D">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Toulouse, France, 21</w:t>
      </w:r>
      <w:r w:rsidRPr="006C106D">
        <w:rPr>
          <w:rFonts w:eastAsia="MS Mincho" w:cs="Arial"/>
          <w:bCs/>
          <w:sz w:val="24"/>
          <w:vertAlign w:val="superscript"/>
          <w:lang w:eastAsia="ja-JP"/>
        </w:rPr>
        <w:t>st</w:t>
      </w:r>
      <w:r>
        <w:rPr>
          <w:rFonts w:eastAsia="MS Mincho" w:cs="Arial"/>
          <w:bCs/>
          <w:sz w:val="24"/>
          <w:lang w:eastAsia="ja-JP"/>
        </w:rPr>
        <w:t xml:space="preserve"> – 25</w:t>
      </w:r>
      <w:r w:rsidRPr="006C106D">
        <w:rPr>
          <w:rFonts w:eastAsia="MS Mincho" w:cs="Arial"/>
          <w:bCs/>
          <w:sz w:val="24"/>
          <w:vertAlign w:val="superscript"/>
          <w:lang w:eastAsia="ja-JP"/>
        </w:rPr>
        <w:t>th</w:t>
      </w:r>
      <w:r>
        <w:rPr>
          <w:rFonts w:eastAsia="MS Mincho" w:cs="Arial"/>
          <w:bCs/>
          <w:sz w:val="24"/>
          <w:lang w:eastAsia="ja-JP"/>
        </w:rPr>
        <w:t xml:space="preserve"> August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3A51C76D"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5F66EB">
        <w:rPr>
          <w:rFonts w:ascii="Arial" w:hAnsi="Arial" w:cs="Arial"/>
          <w:b/>
          <w:sz w:val="22"/>
          <w:szCs w:val="22"/>
          <w:lang w:val="en-US" w:eastAsia="zh-CN"/>
        </w:rPr>
        <w:t>9</w:t>
      </w:r>
      <w:r w:rsidRPr="00C36DD5">
        <w:rPr>
          <w:rFonts w:ascii="Arial" w:hAnsi="Arial" w:cs="Arial"/>
          <w:b/>
          <w:sz w:val="22"/>
          <w:szCs w:val="22"/>
          <w:lang w:val="en-US" w:eastAsia="zh-CN"/>
        </w:rPr>
        <w:t>.6</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7C884A6B"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r w:rsidR="00A86F8C">
        <w:rPr>
          <w:rFonts w:ascii="Arial" w:hAnsi="Arial" w:cs="Arial"/>
          <w:b/>
          <w:sz w:val="22"/>
          <w:szCs w:val="22"/>
          <w:lang w:val="en-US" w:eastAsia="zh-CN"/>
        </w:rPr>
        <w:t xml:space="preserve"> (sorted by meeting)</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44134149"/>
      <w:r w:rsidRPr="00FC4392">
        <w:rPr>
          <w:rFonts w:ascii="Arial" w:eastAsia="Times New Roman" w:hAnsi="Arial"/>
          <w:sz w:val="36"/>
          <w:szCs w:val="20"/>
        </w:rPr>
        <w:t>Introduction</w:t>
      </w:r>
      <w:bookmarkEnd w:id="0"/>
      <w:bookmarkEnd w:id="1"/>
      <w:bookmarkEnd w:id="2"/>
      <w:bookmarkEnd w:id="3"/>
      <w:bookmarkEnd w:id="4"/>
    </w:p>
    <w:p w14:paraId="08AFCBC3" w14:textId="36E34E54"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9B40B5">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 xml:space="preserve">red </w:t>
      </w:r>
      <w:proofErr w:type="spellStart"/>
      <w:r w:rsidR="00AE10AC" w:rsidRPr="008A30F1">
        <w:rPr>
          <w:rFonts w:ascii="Times New Roman" w:hAnsi="Times New Roman"/>
          <w:color w:val="FF0000"/>
        </w:rPr>
        <w:t>color</w:t>
      </w:r>
      <w:proofErr w:type="spellEnd"/>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55A537AE" w14:textId="6F7D2364" w:rsidR="00827200"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44134149" w:history="1">
        <w:r w:rsidR="00827200" w:rsidRPr="00031F94">
          <w:rPr>
            <w:rStyle w:val="Hyperlink"/>
            <w:rFonts w:ascii="Arial" w:hAnsi="Arial"/>
            <w:noProof/>
          </w:rPr>
          <w:t>Introduction</w:t>
        </w:r>
        <w:r w:rsidR="00827200">
          <w:rPr>
            <w:noProof/>
            <w:webHidden/>
          </w:rPr>
          <w:tab/>
        </w:r>
        <w:r w:rsidR="00827200">
          <w:rPr>
            <w:noProof/>
            <w:webHidden/>
          </w:rPr>
          <w:fldChar w:fldCharType="begin"/>
        </w:r>
        <w:r w:rsidR="00827200">
          <w:rPr>
            <w:noProof/>
            <w:webHidden/>
          </w:rPr>
          <w:instrText xml:space="preserve"> PAGEREF _Toc144134149 \h </w:instrText>
        </w:r>
        <w:r w:rsidR="00827200">
          <w:rPr>
            <w:noProof/>
            <w:webHidden/>
          </w:rPr>
        </w:r>
        <w:r w:rsidR="00827200">
          <w:rPr>
            <w:noProof/>
            <w:webHidden/>
          </w:rPr>
          <w:fldChar w:fldCharType="separate"/>
        </w:r>
        <w:r w:rsidR="00827200">
          <w:rPr>
            <w:noProof/>
            <w:webHidden/>
          </w:rPr>
          <w:t>1</w:t>
        </w:r>
        <w:r w:rsidR="00827200">
          <w:rPr>
            <w:noProof/>
            <w:webHidden/>
          </w:rPr>
          <w:fldChar w:fldCharType="end"/>
        </w:r>
      </w:hyperlink>
    </w:p>
    <w:p w14:paraId="3E55F803" w14:textId="7E28BA3D" w:rsidR="00827200" w:rsidRDefault="00827200">
      <w:pPr>
        <w:pStyle w:val="TOC1"/>
        <w:rPr>
          <w:rFonts w:asciiTheme="minorHAnsi" w:eastAsiaTheme="minorEastAsia" w:hAnsiTheme="minorHAnsi" w:cstheme="minorBidi"/>
          <w:b w:val="0"/>
          <w:bCs w:val="0"/>
          <w:caps w:val="0"/>
          <w:noProof/>
          <w:sz w:val="22"/>
          <w:szCs w:val="22"/>
          <w:lang w:val="en-SE" w:eastAsia="en-SE"/>
        </w:rPr>
      </w:pPr>
      <w:hyperlink w:anchor="_Toc144134150" w:history="1">
        <w:r w:rsidRPr="00031F94">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031F94">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_Toc144134150 \h </w:instrText>
        </w:r>
        <w:r>
          <w:rPr>
            <w:noProof/>
            <w:webHidden/>
          </w:rPr>
        </w:r>
        <w:r>
          <w:rPr>
            <w:noProof/>
            <w:webHidden/>
          </w:rPr>
          <w:fldChar w:fldCharType="separate"/>
        </w:r>
        <w:r>
          <w:rPr>
            <w:noProof/>
            <w:webHidden/>
          </w:rPr>
          <w:t>1</w:t>
        </w:r>
        <w:r>
          <w:rPr>
            <w:noProof/>
            <w:webHidden/>
          </w:rPr>
          <w:fldChar w:fldCharType="end"/>
        </w:r>
      </w:hyperlink>
    </w:p>
    <w:p w14:paraId="031850DA" w14:textId="57DFDE68" w:rsidR="00827200" w:rsidRDefault="00827200">
      <w:pPr>
        <w:pStyle w:val="TOC1"/>
        <w:rPr>
          <w:rFonts w:asciiTheme="minorHAnsi" w:eastAsiaTheme="minorEastAsia" w:hAnsiTheme="minorHAnsi" w:cstheme="minorBidi"/>
          <w:b w:val="0"/>
          <w:bCs w:val="0"/>
          <w:caps w:val="0"/>
          <w:noProof/>
          <w:sz w:val="22"/>
          <w:szCs w:val="22"/>
          <w:lang w:val="en-SE" w:eastAsia="en-SE"/>
        </w:rPr>
      </w:pPr>
      <w:hyperlink w:anchor="_Toc144134151" w:history="1">
        <w:r w:rsidRPr="00031F94">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031F94">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_Toc144134151 \h </w:instrText>
        </w:r>
        <w:r>
          <w:rPr>
            <w:noProof/>
            <w:webHidden/>
          </w:rPr>
        </w:r>
        <w:r>
          <w:rPr>
            <w:noProof/>
            <w:webHidden/>
          </w:rPr>
          <w:fldChar w:fldCharType="separate"/>
        </w:r>
        <w:r>
          <w:rPr>
            <w:noProof/>
            <w:webHidden/>
          </w:rPr>
          <w:t>9</w:t>
        </w:r>
        <w:r>
          <w:rPr>
            <w:noProof/>
            <w:webHidden/>
          </w:rPr>
          <w:fldChar w:fldCharType="end"/>
        </w:r>
      </w:hyperlink>
    </w:p>
    <w:p w14:paraId="56E272CB" w14:textId="7187BC52" w:rsidR="00827200" w:rsidRDefault="00827200">
      <w:pPr>
        <w:pStyle w:val="TOC1"/>
        <w:rPr>
          <w:rFonts w:asciiTheme="minorHAnsi" w:eastAsiaTheme="minorEastAsia" w:hAnsiTheme="minorHAnsi" w:cstheme="minorBidi"/>
          <w:b w:val="0"/>
          <w:bCs w:val="0"/>
          <w:caps w:val="0"/>
          <w:noProof/>
          <w:sz w:val="22"/>
          <w:szCs w:val="22"/>
          <w:lang w:val="en-SE" w:eastAsia="en-SE"/>
        </w:rPr>
      </w:pPr>
      <w:hyperlink w:anchor="_Toc144134152" w:history="1">
        <w:r w:rsidRPr="00031F94">
          <w:rPr>
            <w:rStyle w:val="Hyperlink"/>
            <w:rFonts w:ascii="Arial" w:hAnsi="Arial"/>
            <w:noProof/>
          </w:rPr>
          <w:t>3</w:t>
        </w:r>
        <w:r>
          <w:rPr>
            <w:rFonts w:asciiTheme="minorHAnsi" w:eastAsiaTheme="minorEastAsia" w:hAnsiTheme="minorHAnsi" w:cstheme="minorBidi"/>
            <w:b w:val="0"/>
            <w:bCs w:val="0"/>
            <w:caps w:val="0"/>
            <w:noProof/>
            <w:sz w:val="22"/>
            <w:szCs w:val="22"/>
            <w:lang w:val="en-SE" w:eastAsia="en-SE"/>
          </w:rPr>
          <w:tab/>
        </w:r>
        <w:r w:rsidRPr="00031F94">
          <w:rPr>
            <w:rStyle w:val="Hyperlink"/>
            <w:rFonts w:ascii="Arial" w:hAnsi="Arial"/>
            <w:noProof/>
          </w:rPr>
          <w:t>RRC parameter list</w:t>
        </w:r>
        <w:r>
          <w:rPr>
            <w:noProof/>
            <w:webHidden/>
          </w:rPr>
          <w:tab/>
        </w:r>
        <w:r>
          <w:rPr>
            <w:noProof/>
            <w:webHidden/>
          </w:rPr>
          <w:fldChar w:fldCharType="begin"/>
        </w:r>
        <w:r>
          <w:rPr>
            <w:noProof/>
            <w:webHidden/>
          </w:rPr>
          <w:instrText xml:space="preserve"> PAGEREF _Toc144134152 \h </w:instrText>
        </w:r>
        <w:r>
          <w:rPr>
            <w:noProof/>
            <w:webHidden/>
          </w:rPr>
        </w:r>
        <w:r>
          <w:rPr>
            <w:noProof/>
            <w:webHidden/>
          </w:rPr>
          <w:fldChar w:fldCharType="separate"/>
        </w:r>
        <w:r>
          <w:rPr>
            <w:noProof/>
            <w:webHidden/>
          </w:rPr>
          <w:t>11</w:t>
        </w:r>
        <w:r>
          <w:rPr>
            <w:noProof/>
            <w:webHidden/>
          </w:rPr>
          <w:fldChar w:fldCharType="end"/>
        </w:r>
      </w:hyperlink>
    </w:p>
    <w:p w14:paraId="485AA70C" w14:textId="295BB740" w:rsidR="00827200" w:rsidRDefault="00827200">
      <w:pPr>
        <w:pStyle w:val="TOC1"/>
        <w:rPr>
          <w:rFonts w:asciiTheme="minorHAnsi" w:eastAsiaTheme="minorEastAsia" w:hAnsiTheme="minorHAnsi" w:cstheme="minorBidi"/>
          <w:b w:val="0"/>
          <w:bCs w:val="0"/>
          <w:caps w:val="0"/>
          <w:noProof/>
          <w:sz w:val="22"/>
          <w:szCs w:val="22"/>
          <w:lang w:val="en-SE" w:eastAsia="en-SE"/>
        </w:rPr>
      </w:pPr>
      <w:hyperlink w:anchor="_Toc144134153" w:history="1">
        <w:r w:rsidRPr="00031F94">
          <w:rPr>
            <w:rStyle w:val="Hyperlink"/>
            <w:rFonts w:ascii="Arial" w:hAnsi="Arial"/>
            <w:noProof/>
          </w:rPr>
          <w:t>4</w:t>
        </w:r>
        <w:r>
          <w:rPr>
            <w:rFonts w:asciiTheme="minorHAnsi" w:eastAsiaTheme="minorEastAsia" w:hAnsiTheme="minorHAnsi" w:cstheme="minorBidi"/>
            <w:b w:val="0"/>
            <w:bCs w:val="0"/>
            <w:caps w:val="0"/>
            <w:noProof/>
            <w:sz w:val="22"/>
            <w:szCs w:val="22"/>
            <w:lang w:val="en-SE" w:eastAsia="en-SE"/>
          </w:rPr>
          <w:tab/>
        </w:r>
        <w:r w:rsidRPr="00031F94">
          <w:rPr>
            <w:rStyle w:val="Hyperlink"/>
            <w:rFonts w:ascii="Arial" w:hAnsi="Arial"/>
            <w:noProof/>
          </w:rPr>
          <w:t>UE feature list</w:t>
        </w:r>
        <w:r>
          <w:rPr>
            <w:noProof/>
            <w:webHidden/>
          </w:rPr>
          <w:tab/>
        </w:r>
        <w:r>
          <w:rPr>
            <w:noProof/>
            <w:webHidden/>
          </w:rPr>
          <w:fldChar w:fldCharType="begin"/>
        </w:r>
        <w:r>
          <w:rPr>
            <w:noProof/>
            <w:webHidden/>
          </w:rPr>
          <w:instrText xml:space="preserve"> PAGEREF _Toc144134153 \h </w:instrText>
        </w:r>
        <w:r>
          <w:rPr>
            <w:noProof/>
            <w:webHidden/>
          </w:rPr>
        </w:r>
        <w:r>
          <w:rPr>
            <w:noProof/>
            <w:webHidden/>
          </w:rPr>
          <w:fldChar w:fldCharType="separate"/>
        </w:r>
        <w:r>
          <w:rPr>
            <w:noProof/>
            <w:webHidden/>
          </w:rPr>
          <w:t>11</w:t>
        </w:r>
        <w:r>
          <w:rPr>
            <w:noProof/>
            <w:webHidden/>
          </w:rPr>
          <w:fldChar w:fldCharType="end"/>
        </w:r>
      </w:hyperlink>
    </w:p>
    <w:p w14:paraId="58C744E9" w14:textId="63AE80B9" w:rsidR="00827200" w:rsidRDefault="00827200">
      <w:pPr>
        <w:pStyle w:val="TOC1"/>
        <w:rPr>
          <w:rFonts w:asciiTheme="minorHAnsi" w:eastAsiaTheme="minorEastAsia" w:hAnsiTheme="minorHAnsi" w:cstheme="minorBidi"/>
          <w:b w:val="0"/>
          <w:bCs w:val="0"/>
          <w:caps w:val="0"/>
          <w:noProof/>
          <w:sz w:val="22"/>
          <w:szCs w:val="22"/>
          <w:lang w:val="en-SE" w:eastAsia="en-SE"/>
        </w:rPr>
      </w:pPr>
      <w:hyperlink w:anchor="_Toc144134154" w:history="1">
        <w:r w:rsidRPr="00031F94">
          <w:rPr>
            <w:rStyle w:val="Hyperlink"/>
            <w:rFonts w:ascii="Arial" w:hAnsi="Arial"/>
            <w:noProof/>
          </w:rPr>
          <w:t>References</w:t>
        </w:r>
        <w:r>
          <w:rPr>
            <w:noProof/>
            <w:webHidden/>
          </w:rPr>
          <w:tab/>
        </w:r>
        <w:r>
          <w:rPr>
            <w:noProof/>
            <w:webHidden/>
          </w:rPr>
          <w:fldChar w:fldCharType="begin"/>
        </w:r>
        <w:r>
          <w:rPr>
            <w:noProof/>
            <w:webHidden/>
          </w:rPr>
          <w:instrText xml:space="preserve"> PAGEREF _Toc144134154 \h </w:instrText>
        </w:r>
        <w:r>
          <w:rPr>
            <w:noProof/>
            <w:webHidden/>
          </w:rPr>
        </w:r>
        <w:r>
          <w:rPr>
            <w:noProof/>
            <w:webHidden/>
          </w:rPr>
          <w:fldChar w:fldCharType="separate"/>
        </w:r>
        <w:r>
          <w:rPr>
            <w:noProof/>
            <w:webHidden/>
          </w:rPr>
          <w:t>12</w:t>
        </w:r>
        <w:r>
          <w:rPr>
            <w:noProof/>
            <w:webHidden/>
          </w:rPr>
          <w:fldChar w:fldCharType="end"/>
        </w:r>
      </w:hyperlink>
    </w:p>
    <w:p w14:paraId="4DC53E41" w14:textId="6FAB7868"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7055DEA3" w:rsidR="001925EB" w:rsidRPr="00E92415" w:rsidRDefault="0095779B"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44134150"/>
      <w:r>
        <w:rPr>
          <w:rFonts w:ascii="Arial" w:eastAsia="Times New Roman" w:hAnsi="Arial"/>
          <w:sz w:val="36"/>
          <w:szCs w:val="20"/>
        </w:rPr>
        <w:t>UE BB bandwidth reduction</w:t>
      </w:r>
      <w:bookmarkEnd w:id="5"/>
    </w:p>
    <w:p w14:paraId="7A13BFE2" w14:textId="77777777" w:rsidR="00405CA1" w:rsidRDefault="00405CA1" w:rsidP="00405CA1">
      <w:r>
        <w:t>RAN1#110bis-e:</w:t>
      </w:r>
    </w:p>
    <w:p w14:paraId="76BC696D" w14:textId="77777777" w:rsidR="00953A95" w:rsidRDefault="00953A95" w:rsidP="00953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53A95" w:rsidRPr="00FC12EB" w14:paraId="31CD5598" w14:textId="77777777" w:rsidTr="00EF39CE">
        <w:tc>
          <w:tcPr>
            <w:tcW w:w="9857" w:type="dxa"/>
            <w:shd w:val="clear" w:color="auto" w:fill="auto"/>
          </w:tcPr>
          <w:p w14:paraId="35257C99" w14:textId="18C6A304" w:rsidR="00EF39CE" w:rsidRPr="008C5519" w:rsidRDefault="00827200" w:rsidP="00EF39CE">
            <w:pPr>
              <w:rPr>
                <w:rFonts w:ascii="Times New Roman" w:hAnsi="Times New Roman"/>
                <w:szCs w:val="20"/>
                <w:lang w:eastAsia="x-none"/>
              </w:rPr>
            </w:pPr>
            <w:hyperlink r:id="rId12" w:history="1">
              <w:r w:rsidR="00CD30A3">
                <w:rPr>
                  <w:rStyle w:val="Hyperlink"/>
                  <w:szCs w:val="20"/>
                  <w:lang w:eastAsia="x-none"/>
                </w:rPr>
                <w:t>R1-2210248</w:t>
              </w:r>
            </w:hyperlink>
            <w:r w:rsidR="00EF39CE">
              <w:rPr>
                <w:rFonts w:ascii="Times New Roman" w:hAnsi="Times New Roman"/>
                <w:szCs w:val="20"/>
                <w:lang w:eastAsia="x-none"/>
              </w:rPr>
              <w:tab/>
            </w:r>
            <w:r w:rsidR="00EF39CE" w:rsidRPr="008C5519">
              <w:rPr>
                <w:rFonts w:ascii="Times New Roman" w:hAnsi="Times New Roman"/>
                <w:szCs w:val="20"/>
                <w:lang w:eastAsia="x-none"/>
              </w:rPr>
              <w:t xml:space="preserve">FL summary #1 </w:t>
            </w:r>
            <w:r w:rsidR="00CD30A3">
              <w:rPr>
                <w:rFonts w:ascii="Times New Roman" w:hAnsi="Times New Roman"/>
                <w:szCs w:val="20"/>
                <w:lang w:eastAsia="x-none"/>
              </w:rPr>
              <w:t>on Rel-18 RedCap UE complexity reduction</w:t>
            </w:r>
            <w:r w:rsidR="00EF39CE">
              <w:rPr>
                <w:rFonts w:ascii="Times New Roman" w:hAnsi="Times New Roman"/>
                <w:szCs w:val="20"/>
                <w:lang w:eastAsia="x-none"/>
              </w:rPr>
              <w:tab/>
            </w:r>
            <w:r w:rsidR="00CD30A3">
              <w:rPr>
                <w:rFonts w:ascii="Times New Roman" w:hAnsi="Times New Roman"/>
                <w:szCs w:val="20"/>
                <w:lang w:eastAsia="x-none"/>
              </w:rPr>
              <w:tab/>
            </w:r>
            <w:r w:rsidR="00EF39CE">
              <w:rPr>
                <w:rFonts w:ascii="Times New Roman" w:hAnsi="Times New Roman"/>
                <w:szCs w:val="20"/>
                <w:lang w:eastAsia="x-none"/>
              </w:rPr>
              <w:t>Moderator (Ericsson)</w:t>
            </w:r>
          </w:p>
          <w:p w14:paraId="3BDC94EC" w14:textId="2206B949" w:rsidR="00CD30A3" w:rsidRPr="008C5519" w:rsidRDefault="00827200" w:rsidP="00CD30A3">
            <w:pPr>
              <w:rPr>
                <w:rFonts w:ascii="Times New Roman" w:hAnsi="Times New Roman"/>
                <w:szCs w:val="20"/>
                <w:lang w:eastAsia="x-none"/>
              </w:rPr>
            </w:pPr>
            <w:hyperlink r:id="rId13" w:history="1">
              <w:r w:rsidR="00CD30A3">
                <w:rPr>
                  <w:rStyle w:val="Hyperlink"/>
                  <w:szCs w:val="20"/>
                  <w:lang w:eastAsia="x-none"/>
                </w:rPr>
                <w:t>R1-2210249</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2</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C024551" w14:textId="05D2244C" w:rsidR="00CD30A3" w:rsidRPr="008C5519" w:rsidRDefault="00827200" w:rsidP="00CD30A3">
            <w:pPr>
              <w:rPr>
                <w:rFonts w:ascii="Times New Roman" w:hAnsi="Times New Roman"/>
                <w:szCs w:val="20"/>
                <w:lang w:eastAsia="x-none"/>
              </w:rPr>
            </w:pPr>
            <w:hyperlink r:id="rId14" w:history="1">
              <w:r w:rsidR="00CD30A3">
                <w:rPr>
                  <w:rStyle w:val="Hyperlink"/>
                  <w:szCs w:val="20"/>
                  <w:lang w:eastAsia="x-none"/>
                </w:rPr>
                <w:t>R1-2210250</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3</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ACA7210" w14:textId="7BE0E08A" w:rsidR="00CD30A3" w:rsidRPr="008C5519" w:rsidRDefault="00827200" w:rsidP="00CD30A3">
            <w:pPr>
              <w:rPr>
                <w:rFonts w:ascii="Times New Roman" w:hAnsi="Times New Roman"/>
                <w:szCs w:val="20"/>
                <w:lang w:eastAsia="x-none"/>
              </w:rPr>
            </w:pPr>
            <w:hyperlink r:id="rId15" w:history="1">
              <w:r w:rsidR="00CD30A3">
                <w:rPr>
                  <w:rStyle w:val="Hyperlink"/>
                  <w:szCs w:val="20"/>
                  <w:lang w:eastAsia="x-none"/>
                </w:rPr>
                <w:t>R1-2210251</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4</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6618D9FD" w14:textId="626FB957" w:rsidR="004C3AEF" w:rsidRDefault="004C3AEF" w:rsidP="00EF39CE"/>
          <w:p w14:paraId="7326372A" w14:textId="77777777" w:rsidR="004C3AEF" w:rsidRDefault="004C3AEF" w:rsidP="00EF39CE"/>
          <w:p w14:paraId="773F56F9" w14:textId="19376A60" w:rsidR="00CD7F9A" w:rsidRPr="00CD7F9A" w:rsidRDefault="00CD7F9A" w:rsidP="00EF39CE">
            <w:pPr>
              <w:rPr>
                <w:b/>
                <w:bCs/>
                <w:u w:val="single"/>
              </w:rPr>
            </w:pPr>
            <w:r w:rsidRPr="00CD7F9A">
              <w:rPr>
                <w:b/>
                <w:bCs/>
                <w:u w:val="single"/>
              </w:rPr>
              <w:t>Initial BWP</w:t>
            </w:r>
          </w:p>
          <w:p w14:paraId="020CD524" w14:textId="77777777" w:rsidR="00CD7F9A" w:rsidRPr="00116F05" w:rsidRDefault="00CD7F9A" w:rsidP="00EF39CE"/>
          <w:p w14:paraId="404450D5" w14:textId="236A7204" w:rsidR="00074E7F" w:rsidRPr="00116F05" w:rsidRDefault="00074E7F" w:rsidP="00074E7F">
            <w:pPr>
              <w:rPr>
                <w:lang w:val="en-US"/>
              </w:rPr>
            </w:pPr>
            <w:r w:rsidRPr="00116F05">
              <w:rPr>
                <w:highlight w:val="green"/>
                <w:lang w:val="en-US"/>
              </w:rPr>
              <w:t>Agreement:</w:t>
            </w:r>
            <w:r w:rsidR="00101292">
              <w:rPr>
                <w:rFonts w:ascii="Times New Roman" w:hAnsi="Times New Roman"/>
                <w:szCs w:val="20"/>
                <w:lang w:val="en-US"/>
              </w:rPr>
              <w:t xml:space="preserve"> </w:t>
            </w:r>
            <w:r w:rsidR="00101292">
              <w:rPr>
                <w:rFonts w:cs="Times"/>
                <w:color w:val="FF0000"/>
                <w:szCs w:val="20"/>
              </w:rPr>
              <w:t>[38.213, 38.331]</w:t>
            </w:r>
          </w:p>
          <w:p w14:paraId="17DDDA04" w14:textId="77777777" w:rsidR="00074E7F" w:rsidRPr="00116F05" w:rsidRDefault="00074E7F" w:rsidP="00074E7F">
            <w:pPr>
              <w:rPr>
                <w:lang w:val="en-US"/>
              </w:rPr>
            </w:pPr>
            <w:r w:rsidRPr="00116F05">
              <w:rPr>
                <w:lang w:val="en-US"/>
              </w:rPr>
              <w:t>For a cell supporting both Rel-17 and Rel-18 RedCap UEs,</w:t>
            </w:r>
          </w:p>
          <w:p w14:paraId="35018EBD" w14:textId="77777777" w:rsidR="00074E7F" w:rsidRPr="00116F05" w:rsidRDefault="00074E7F" w:rsidP="004C3AEF">
            <w:pPr>
              <w:numPr>
                <w:ilvl w:val="0"/>
                <w:numId w:val="29"/>
              </w:numPr>
              <w:rPr>
                <w:lang w:val="en-US"/>
              </w:rPr>
            </w:pPr>
            <w:r w:rsidRPr="00116F05">
              <w:rPr>
                <w:lang w:val="en-US"/>
              </w:rPr>
              <w:t>The Rel-18 RedCap UEs can share the same separate initial DL/UL BWP as the Rel-17 RedCap UEs.</w:t>
            </w:r>
          </w:p>
          <w:p w14:paraId="17CDC6D9" w14:textId="11734AA2" w:rsidR="00074E7F" w:rsidRPr="00116F05" w:rsidRDefault="00074E7F" w:rsidP="004C3AEF">
            <w:pPr>
              <w:numPr>
                <w:ilvl w:val="0"/>
                <w:numId w:val="29"/>
              </w:numPr>
              <w:rPr>
                <w:lang w:val="en-US"/>
              </w:rPr>
            </w:pPr>
            <w:r w:rsidRPr="00116F05">
              <w:rPr>
                <w:lang w:val="en-US"/>
              </w:rPr>
              <w:t>FFS: whether to support an additional separate initial DL/UL BWP specific to Rel-18 RedCap UEs</w:t>
            </w:r>
            <w:r w:rsidR="00C56E22">
              <w:rPr>
                <w:lang w:val="en-US"/>
              </w:rPr>
              <w:t xml:space="preserve"> </w:t>
            </w:r>
            <w:r w:rsidR="00C56E22" w:rsidRPr="002050F7">
              <w:rPr>
                <w:color w:val="FF0000"/>
                <w:lang w:val="en-US"/>
              </w:rPr>
              <w:t>(</w:t>
            </w:r>
            <w:r w:rsidR="00C56E22" w:rsidRPr="002050F7">
              <w:rPr>
                <w:color w:val="FF0000"/>
              </w:rPr>
              <w:t>replaced by later agreement)</w:t>
            </w:r>
          </w:p>
          <w:p w14:paraId="03E392AB" w14:textId="7B723831" w:rsidR="00E36D7F" w:rsidRDefault="00E36D7F" w:rsidP="00E36D7F">
            <w:pPr>
              <w:rPr>
                <w:lang w:val="en-US"/>
              </w:rPr>
            </w:pPr>
          </w:p>
          <w:p w14:paraId="0CF7F5E5" w14:textId="77777777" w:rsidR="004E1BFD" w:rsidRPr="00074E7F" w:rsidRDefault="004E1BFD" w:rsidP="00E36D7F">
            <w:pPr>
              <w:rPr>
                <w:lang w:val="en-US"/>
              </w:rPr>
            </w:pPr>
          </w:p>
          <w:p w14:paraId="656C2BB5" w14:textId="3FA4A180" w:rsidR="00CD7F9A" w:rsidRPr="00CD7F9A" w:rsidRDefault="00CD7F9A" w:rsidP="00074E7F">
            <w:pPr>
              <w:rPr>
                <w:b/>
                <w:bCs/>
                <w:u w:val="single"/>
                <w:lang w:val="en-US"/>
              </w:rPr>
            </w:pPr>
            <w:r w:rsidRPr="00CD7F9A">
              <w:rPr>
                <w:b/>
                <w:bCs/>
                <w:u w:val="single"/>
                <w:lang w:val="en-US"/>
              </w:rPr>
              <w:t>Number of PRBs</w:t>
            </w:r>
          </w:p>
          <w:p w14:paraId="7F2E38A1" w14:textId="77777777" w:rsidR="00CD7F9A" w:rsidRPr="00074E7F" w:rsidRDefault="00CD7F9A" w:rsidP="00074E7F">
            <w:pPr>
              <w:rPr>
                <w:lang w:val="en-US"/>
              </w:rPr>
            </w:pPr>
          </w:p>
          <w:p w14:paraId="605B25D0" w14:textId="0AAC024B" w:rsidR="00074E7F" w:rsidRPr="00074E7F" w:rsidRDefault="00074E7F" w:rsidP="00074E7F">
            <w:pPr>
              <w:rPr>
                <w:lang w:val="en-US"/>
              </w:rPr>
            </w:pPr>
            <w:r w:rsidRPr="00074E7F">
              <w:rPr>
                <w:highlight w:val="green"/>
                <w:lang w:val="en-US"/>
              </w:rPr>
              <w:t>Agreement</w:t>
            </w:r>
            <w:r w:rsidRPr="002050F7">
              <w:rPr>
                <w:highlight w:val="green"/>
                <w:lang w:val="en-US"/>
              </w:rPr>
              <w:t>:</w:t>
            </w:r>
            <w:r w:rsidR="002050F7">
              <w:rPr>
                <w:lang w:val="en-US"/>
              </w:rPr>
              <w:t xml:space="preserve"> </w:t>
            </w:r>
            <w:r w:rsidR="002050F7" w:rsidRPr="002050F7">
              <w:rPr>
                <w:color w:val="FF0000"/>
                <w:lang w:val="en-US"/>
              </w:rPr>
              <w:t>(</w:t>
            </w:r>
            <w:r w:rsidR="002050F7" w:rsidRPr="002050F7">
              <w:rPr>
                <w:color w:val="FF0000"/>
              </w:rPr>
              <w:t>replaced by later agreement)</w:t>
            </w:r>
          </w:p>
          <w:p w14:paraId="545EA0C0" w14:textId="77777777" w:rsidR="00074E7F" w:rsidRPr="00074E7F" w:rsidRDefault="00074E7F" w:rsidP="00074E7F">
            <w:pPr>
              <w:rPr>
                <w:lang w:val="en-US"/>
              </w:rPr>
            </w:pPr>
            <w:r w:rsidRPr="00074E7F">
              <w:rPr>
                <w:lang w:val="en-US"/>
              </w:rPr>
              <w:t>For UE BB bandwidth reduction, for PUSCH, down-select between the following options for the maximum number of PRBs that the UE can transmit:</w:t>
            </w:r>
          </w:p>
          <w:p w14:paraId="4D49BBB1" w14:textId="77777777" w:rsidR="00074E7F" w:rsidRPr="00074E7F" w:rsidRDefault="00074E7F" w:rsidP="00074E7F">
            <w:pPr>
              <w:numPr>
                <w:ilvl w:val="0"/>
                <w:numId w:val="20"/>
              </w:numPr>
              <w:rPr>
                <w:lang w:val="en-US"/>
              </w:rPr>
            </w:pPr>
            <w:r w:rsidRPr="00074E7F">
              <w:rPr>
                <w:lang w:val="en-US"/>
              </w:rPr>
              <w:t>Option 1: 28 PRBs for 15 kHz SCS and 14 PRBs for 30 kHz SCS</w:t>
            </w:r>
          </w:p>
          <w:p w14:paraId="20B25C41" w14:textId="77777777" w:rsidR="00074E7F" w:rsidRPr="00074E7F" w:rsidRDefault="00074E7F" w:rsidP="00074E7F">
            <w:pPr>
              <w:numPr>
                <w:ilvl w:val="0"/>
                <w:numId w:val="20"/>
              </w:numPr>
              <w:rPr>
                <w:lang w:val="en-US"/>
              </w:rPr>
            </w:pPr>
            <w:r w:rsidRPr="00074E7F">
              <w:rPr>
                <w:lang w:val="en-US"/>
              </w:rPr>
              <w:t>Option 2: 27 PRBs for 15 kHz SCS and 13 PRBs for 30 kHz SCS</w:t>
            </w:r>
          </w:p>
          <w:p w14:paraId="7589F31D" w14:textId="77777777" w:rsidR="00074E7F" w:rsidRPr="00074E7F" w:rsidRDefault="00074E7F" w:rsidP="00074E7F">
            <w:pPr>
              <w:numPr>
                <w:ilvl w:val="0"/>
                <w:numId w:val="20"/>
              </w:numPr>
              <w:rPr>
                <w:lang w:val="en-US"/>
              </w:rPr>
            </w:pPr>
            <w:r w:rsidRPr="00074E7F">
              <w:rPr>
                <w:lang w:val="en-US"/>
              </w:rPr>
              <w:t>Option 3: 25 PRBs for 15 kHz SCS and 12 PRBs for 30 kHz SCS</w:t>
            </w:r>
          </w:p>
          <w:p w14:paraId="4840A701" w14:textId="77777777" w:rsidR="00074E7F" w:rsidRPr="00074E7F" w:rsidRDefault="00074E7F" w:rsidP="00074E7F">
            <w:pPr>
              <w:numPr>
                <w:ilvl w:val="0"/>
                <w:numId w:val="20"/>
              </w:numPr>
              <w:rPr>
                <w:lang w:val="en-US"/>
              </w:rPr>
            </w:pPr>
            <w:r w:rsidRPr="00074E7F">
              <w:rPr>
                <w:lang w:val="en-US"/>
              </w:rPr>
              <w:lastRenderedPageBreak/>
              <w:t>Option 4: 25 PRBs for 15 kHz SCS and 11 PRBs for 30 kHz SCS</w:t>
            </w:r>
          </w:p>
          <w:p w14:paraId="7353BAC9" w14:textId="77777777" w:rsidR="00074E7F" w:rsidRPr="00074E7F" w:rsidRDefault="00074E7F" w:rsidP="00074E7F">
            <w:pPr>
              <w:rPr>
                <w:lang w:val="en-US"/>
              </w:rPr>
            </w:pPr>
            <w:r w:rsidRPr="00074E7F">
              <w:rPr>
                <w:lang w:val="en-US"/>
              </w:rPr>
              <w:t>For UE BB bandwidth reduction, for PDSCH (at least for unicast), down-select between the following options for the maximum number of PRBs that the UE can [receive/process]:</w:t>
            </w:r>
          </w:p>
          <w:p w14:paraId="6E31A0A9" w14:textId="77777777" w:rsidR="00074E7F" w:rsidRPr="00074E7F" w:rsidRDefault="00074E7F" w:rsidP="00074E7F">
            <w:pPr>
              <w:numPr>
                <w:ilvl w:val="0"/>
                <w:numId w:val="21"/>
              </w:numPr>
              <w:rPr>
                <w:lang w:val="en-US"/>
              </w:rPr>
            </w:pPr>
            <w:r w:rsidRPr="00074E7F">
              <w:rPr>
                <w:lang w:val="en-US"/>
              </w:rPr>
              <w:t>Option 1: 28 PRBs for 15 kHz SCS and 14 PRBs for 30 kHz SCS</w:t>
            </w:r>
          </w:p>
          <w:p w14:paraId="00ED661D" w14:textId="77777777" w:rsidR="00074E7F" w:rsidRPr="00074E7F" w:rsidRDefault="00074E7F" w:rsidP="00074E7F">
            <w:pPr>
              <w:numPr>
                <w:ilvl w:val="0"/>
                <w:numId w:val="21"/>
              </w:numPr>
              <w:rPr>
                <w:lang w:val="en-US"/>
              </w:rPr>
            </w:pPr>
            <w:r w:rsidRPr="00074E7F">
              <w:rPr>
                <w:lang w:val="en-US"/>
              </w:rPr>
              <w:t>Option 2: 27 PRBs for 15 kHz SCS and 13 PRBs for 30 kHz SCS</w:t>
            </w:r>
          </w:p>
          <w:p w14:paraId="2E731D9C" w14:textId="77777777" w:rsidR="00074E7F" w:rsidRPr="00074E7F" w:rsidRDefault="00074E7F" w:rsidP="00074E7F">
            <w:pPr>
              <w:numPr>
                <w:ilvl w:val="0"/>
                <w:numId w:val="21"/>
              </w:numPr>
              <w:rPr>
                <w:lang w:val="en-US"/>
              </w:rPr>
            </w:pPr>
            <w:r w:rsidRPr="00074E7F">
              <w:rPr>
                <w:lang w:val="en-US"/>
              </w:rPr>
              <w:t>Option 3: 25 PRBs for 15 kHz SCS and 12 PRBs for 30 kHz SCS</w:t>
            </w:r>
          </w:p>
          <w:p w14:paraId="1143B08F" w14:textId="77777777" w:rsidR="00074E7F" w:rsidRPr="00074E7F" w:rsidRDefault="00074E7F" w:rsidP="00074E7F">
            <w:pPr>
              <w:numPr>
                <w:ilvl w:val="0"/>
                <w:numId w:val="21"/>
              </w:numPr>
              <w:rPr>
                <w:lang w:val="en-US"/>
              </w:rPr>
            </w:pPr>
            <w:r w:rsidRPr="00074E7F">
              <w:rPr>
                <w:lang w:val="en-US"/>
              </w:rPr>
              <w:t>Option 4: 25 PRBs for 15 kHz SCS and 11 PRBs for 30 kHz SCS</w:t>
            </w:r>
          </w:p>
          <w:p w14:paraId="6CD9167B" w14:textId="77777777" w:rsidR="00074E7F" w:rsidRPr="00074E7F" w:rsidRDefault="00074E7F" w:rsidP="00074E7F">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5F405B8A" w14:textId="1F3693E3" w:rsidR="00074E7F" w:rsidRDefault="00074E7F" w:rsidP="00074E7F">
            <w:pPr>
              <w:rPr>
                <w:lang w:val="en-US"/>
              </w:rPr>
            </w:pPr>
          </w:p>
          <w:p w14:paraId="70CBB963" w14:textId="46E73755" w:rsidR="00E36D7F" w:rsidRPr="00074E7F" w:rsidRDefault="00E36D7F" w:rsidP="00E36D7F">
            <w:pPr>
              <w:rPr>
                <w:lang w:val="en-US"/>
              </w:rPr>
            </w:pPr>
            <w:r w:rsidRPr="00074E7F">
              <w:rPr>
                <w:highlight w:val="green"/>
                <w:lang w:val="en-US"/>
              </w:rPr>
              <w:t>Agreement</w:t>
            </w:r>
            <w:r w:rsidRPr="002050F7">
              <w:rPr>
                <w:highlight w:val="green"/>
                <w:lang w:val="en-US"/>
              </w:rPr>
              <w:t>:</w:t>
            </w:r>
            <w:r w:rsidR="00F834B0" w:rsidRPr="002050F7">
              <w:rPr>
                <w:color w:val="FF0000"/>
                <w:lang w:val="en-US"/>
              </w:rPr>
              <w:t xml:space="preserve"> (</w:t>
            </w:r>
            <w:r w:rsidR="00F834B0" w:rsidRPr="002050F7">
              <w:rPr>
                <w:color w:val="FF0000"/>
              </w:rPr>
              <w:t>replaced by later agreement)</w:t>
            </w:r>
          </w:p>
          <w:p w14:paraId="5293F91C" w14:textId="77777777" w:rsidR="00E36D7F" w:rsidRPr="00F61374" w:rsidRDefault="00E36D7F" w:rsidP="00E36D7F">
            <w:pPr>
              <w:rPr>
                <w:lang w:val="en-US"/>
              </w:rPr>
            </w:pPr>
            <w:r w:rsidRPr="00F61374">
              <w:rPr>
                <w:lang w:val="en-US"/>
              </w:rPr>
              <w:t>Replace the agreement on the maximum number of PRBs supported by UE with the following:</w:t>
            </w:r>
          </w:p>
          <w:p w14:paraId="11C8819D" w14:textId="77777777" w:rsidR="00E36D7F" w:rsidRPr="00F61374" w:rsidRDefault="00E36D7F" w:rsidP="00E36D7F">
            <w:pPr>
              <w:rPr>
                <w:lang w:val="en-US"/>
              </w:rPr>
            </w:pPr>
            <w:r w:rsidRPr="00F61374">
              <w:rPr>
                <w:lang w:val="en-US"/>
              </w:rPr>
              <w:t>For UE BB bandwidth reduction, for PUSCH, down-select between the following options for the maximum number of PRBs that the UE can transmit per slot or per hop, if applicable:</w:t>
            </w:r>
          </w:p>
          <w:p w14:paraId="542120BA" w14:textId="77777777" w:rsidR="00E36D7F" w:rsidRPr="00F61374" w:rsidRDefault="00E36D7F" w:rsidP="00E36D7F">
            <w:pPr>
              <w:numPr>
                <w:ilvl w:val="0"/>
                <w:numId w:val="26"/>
              </w:numPr>
              <w:rPr>
                <w:lang w:val="en-US"/>
              </w:rPr>
            </w:pPr>
            <w:r w:rsidRPr="00F61374">
              <w:rPr>
                <w:lang w:val="en-US"/>
              </w:rPr>
              <w:t>Option 1: 28 PRBs for 15 kHz SCS and 14 PRBs for 30 kHz SCS</w:t>
            </w:r>
          </w:p>
          <w:p w14:paraId="15F15E5C" w14:textId="77777777" w:rsidR="00E36D7F" w:rsidRPr="00F61374" w:rsidRDefault="00E36D7F" w:rsidP="00E36D7F">
            <w:pPr>
              <w:numPr>
                <w:ilvl w:val="0"/>
                <w:numId w:val="26"/>
              </w:numPr>
              <w:rPr>
                <w:lang w:val="en-US"/>
              </w:rPr>
            </w:pPr>
            <w:r w:rsidRPr="00F61374">
              <w:rPr>
                <w:lang w:val="en-US"/>
              </w:rPr>
              <w:t>Option 2: 27 PRBs for 15 kHz SCS and 13 PRBs for 30 kHz SCS</w:t>
            </w:r>
          </w:p>
          <w:p w14:paraId="67BD9A47" w14:textId="77777777" w:rsidR="00E36D7F" w:rsidRPr="00F61374" w:rsidRDefault="00E36D7F" w:rsidP="00E36D7F">
            <w:pPr>
              <w:numPr>
                <w:ilvl w:val="0"/>
                <w:numId w:val="26"/>
              </w:numPr>
              <w:rPr>
                <w:lang w:val="en-US"/>
              </w:rPr>
            </w:pPr>
            <w:r w:rsidRPr="00F61374">
              <w:rPr>
                <w:lang w:val="en-US"/>
              </w:rPr>
              <w:t>Option 3: 25 PRBs for 15 kHz SCS and 12 PRBs for 30 kHz SCS</w:t>
            </w:r>
          </w:p>
          <w:p w14:paraId="6FD49219" w14:textId="77777777" w:rsidR="00E36D7F" w:rsidRPr="00F61374" w:rsidRDefault="00E36D7F" w:rsidP="00E36D7F">
            <w:pPr>
              <w:numPr>
                <w:ilvl w:val="0"/>
                <w:numId w:val="26"/>
              </w:numPr>
              <w:rPr>
                <w:lang w:val="en-US"/>
              </w:rPr>
            </w:pPr>
            <w:r w:rsidRPr="00F61374">
              <w:rPr>
                <w:lang w:val="en-US"/>
              </w:rPr>
              <w:t>Option 4: 25 PRBs for 15 kHz SCS and 11 PRBs for 30 kHz SCS</w:t>
            </w:r>
          </w:p>
          <w:p w14:paraId="48F5B009" w14:textId="77777777" w:rsidR="00E36D7F" w:rsidRPr="00F61374" w:rsidRDefault="00E36D7F" w:rsidP="00E36D7F">
            <w:pPr>
              <w:rPr>
                <w:lang w:val="en-US"/>
              </w:rPr>
            </w:pPr>
            <w:r w:rsidRPr="00F61374">
              <w:rPr>
                <w:lang w:val="en-US"/>
              </w:rPr>
              <w:t>For UE BB bandwidth reduction, for PDSCH (at least for unicast), down-select between the following options for the maximum number of PRBs that the UE can process per slot:</w:t>
            </w:r>
          </w:p>
          <w:p w14:paraId="146F12ED" w14:textId="77777777" w:rsidR="00E36D7F" w:rsidRPr="00F61374" w:rsidRDefault="00E36D7F" w:rsidP="00E36D7F">
            <w:pPr>
              <w:numPr>
                <w:ilvl w:val="0"/>
                <w:numId w:val="27"/>
              </w:numPr>
              <w:rPr>
                <w:lang w:val="en-US"/>
              </w:rPr>
            </w:pPr>
            <w:r w:rsidRPr="00F61374">
              <w:rPr>
                <w:lang w:val="en-US"/>
              </w:rPr>
              <w:t>Option 1: 28 PRBs for 15 kHz SCS and 14 PRBs for 30 kHz SCS</w:t>
            </w:r>
          </w:p>
          <w:p w14:paraId="0435D6C8" w14:textId="77777777" w:rsidR="00E36D7F" w:rsidRPr="00F61374" w:rsidRDefault="00E36D7F" w:rsidP="00E36D7F">
            <w:pPr>
              <w:numPr>
                <w:ilvl w:val="0"/>
                <w:numId w:val="27"/>
              </w:numPr>
              <w:rPr>
                <w:lang w:val="en-US"/>
              </w:rPr>
            </w:pPr>
            <w:r w:rsidRPr="00F61374">
              <w:rPr>
                <w:lang w:val="en-US"/>
              </w:rPr>
              <w:t>Option 2: 27 PRBs for 15 kHz SCS and 13 PRBs for 30 kHz SCS</w:t>
            </w:r>
          </w:p>
          <w:p w14:paraId="207D717A" w14:textId="77777777" w:rsidR="00E36D7F" w:rsidRPr="00F61374" w:rsidRDefault="00E36D7F" w:rsidP="00E36D7F">
            <w:pPr>
              <w:numPr>
                <w:ilvl w:val="0"/>
                <w:numId w:val="27"/>
              </w:numPr>
              <w:rPr>
                <w:lang w:val="en-US"/>
              </w:rPr>
            </w:pPr>
            <w:r w:rsidRPr="00F61374">
              <w:rPr>
                <w:lang w:val="en-US"/>
              </w:rPr>
              <w:t>Option 3: 25 PRBs for 15 kHz SCS and 12 PRBs for 30 kHz SCS</w:t>
            </w:r>
          </w:p>
          <w:p w14:paraId="07771F5A" w14:textId="77777777" w:rsidR="00E36D7F" w:rsidRPr="00F61374" w:rsidRDefault="00E36D7F" w:rsidP="00E36D7F">
            <w:pPr>
              <w:numPr>
                <w:ilvl w:val="0"/>
                <w:numId w:val="27"/>
              </w:numPr>
              <w:rPr>
                <w:lang w:val="en-US"/>
              </w:rPr>
            </w:pPr>
            <w:r w:rsidRPr="00F61374">
              <w:rPr>
                <w:lang w:val="en-US"/>
              </w:rPr>
              <w:t>Option 4: 25 PRBs for 15 kHz SCS and 11 PRBs for 30 kHz SCS</w:t>
            </w:r>
          </w:p>
          <w:p w14:paraId="7FFA84DA" w14:textId="77777777" w:rsidR="00E36D7F" w:rsidRPr="00F61374" w:rsidRDefault="00E36D7F" w:rsidP="00E36D7F">
            <w:pPr>
              <w:rPr>
                <w:lang w:val="en-US"/>
              </w:rPr>
            </w:pPr>
            <w:r w:rsidRPr="00F61374">
              <w:rPr>
                <w:lang w:val="en-US"/>
              </w:rPr>
              <w:t>Same option will be selected for both PDSCH (at least for unicast) and PUSCH.</w:t>
            </w:r>
          </w:p>
          <w:p w14:paraId="08F3EE0E" w14:textId="77777777" w:rsidR="00E36D7F" w:rsidRDefault="00E36D7F" w:rsidP="00E36D7F">
            <w:pPr>
              <w:rPr>
                <w:lang w:val="en-US"/>
              </w:rPr>
            </w:pPr>
          </w:p>
          <w:p w14:paraId="1100476F" w14:textId="77777777" w:rsidR="00E36D7F" w:rsidRDefault="00E36D7F" w:rsidP="00E36D7F">
            <w:pPr>
              <w:rPr>
                <w:lang w:val="en-US"/>
              </w:rPr>
            </w:pPr>
          </w:p>
          <w:p w14:paraId="52C13794" w14:textId="0FAA449E" w:rsidR="00E36D7F" w:rsidRPr="00CD7F9A" w:rsidRDefault="00E36D7F" w:rsidP="00E36D7F">
            <w:pPr>
              <w:rPr>
                <w:b/>
                <w:bCs/>
                <w:u w:val="single"/>
                <w:lang w:val="en-US"/>
              </w:rPr>
            </w:pPr>
            <w:r w:rsidRPr="00CD7F9A">
              <w:rPr>
                <w:b/>
                <w:bCs/>
                <w:u w:val="single"/>
                <w:lang w:val="en-US"/>
              </w:rPr>
              <w:t>SIB1</w:t>
            </w:r>
            <w:r w:rsidR="00402246">
              <w:rPr>
                <w:b/>
                <w:bCs/>
                <w:u w:val="single"/>
                <w:lang w:val="en-US"/>
              </w:rPr>
              <w:t xml:space="preserve"> bandwidth</w:t>
            </w:r>
          </w:p>
          <w:p w14:paraId="597E02D4" w14:textId="77777777" w:rsidR="00E36D7F" w:rsidRPr="00074E7F" w:rsidRDefault="00E36D7F" w:rsidP="00E36D7F">
            <w:pPr>
              <w:rPr>
                <w:lang w:val="en-US"/>
              </w:rPr>
            </w:pPr>
          </w:p>
          <w:p w14:paraId="523F6597"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6529453E" w14:textId="77777777" w:rsidR="00E36D7F" w:rsidRPr="00074E7F" w:rsidRDefault="00E36D7F" w:rsidP="00E36D7F">
            <w:pPr>
              <w:rPr>
                <w:lang w:val="en-US"/>
              </w:rPr>
            </w:pPr>
            <w:r w:rsidRPr="00074E7F">
              <w:rPr>
                <w:lang w:val="en-US"/>
              </w:rPr>
              <w:t>For UE BB bandwidth reduction, for SIB1 (PDSCH) to Rel-18 RedCap UEs, down-select between the following options:</w:t>
            </w:r>
          </w:p>
          <w:p w14:paraId="7B52513C" w14:textId="77777777" w:rsidR="00E36D7F" w:rsidRPr="00074E7F" w:rsidRDefault="00E36D7F" w:rsidP="00E36D7F">
            <w:pPr>
              <w:numPr>
                <w:ilvl w:val="0"/>
                <w:numId w:val="19"/>
              </w:numPr>
              <w:rPr>
                <w:lang w:val="en-US"/>
              </w:rPr>
            </w:pPr>
            <w:r w:rsidRPr="00074E7F">
              <w:rPr>
                <w:lang w:val="en-US"/>
              </w:rPr>
              <w:t>Option 1: Restrict the scheduling of SIB1 to be within 5 MHz</w:t>
            </w:r>
          </w:p>
          <w:p w14:paraId="2003525A" w14:textId="77777777" w:rsidR="00E36D7F" w:rsidRPr="00074E7F" w:rsidRDefault="00E36D7F" w:rsidP="00E36D7F">
            <w:pPr>
              <w:numPr>
                <w:ilvl w:val="0"/>
                <w:numId w:val="19"/>
              </w:numPr>
              <w:rPr>
                <w:lang w:val="en-US"/>
              </w:rPr>
            </w:pPr>
            <w:r w:rsidRPr="00074E7F">
              <w:rPr>
                <w:lang w:val="en-US"/>
              </w:rPr>
              <w:t>Option 2: Allow the scheduling of SIB1 to be larger than 5 MHz (as in legacy operation)</w:t>
            </w:r>
          </w:p>
          <w:p w14:paraId="3A7AFB5F" w14:textId="77777777" w:rsidR="00E36D7F" w:rsidRPr="00074E7F" w:rsidRDefault="00E36D7F" w:rsidP="00E36D7F">
            <w:pPr>
              <w:numPr>
                <w:ilvl w:val="0"/>
                <w:numId w:val="19"/>
              </w:numPr>
              <w:rPr>
                <w:lang w:val="en-US"/>
              </w:rPr>
            </w:pPr>
            <w:r w:rsidRPr="00074E7F">
              <w:rPr>
                <w:lang w:val="en-US"/>
              </w:rPr>
              <w:t>FFS: whether 5MHz is assumed to be physically contiguous</w:t>
            </w:r>
          </w:p>
          <w:p w14:paraId="1B0A3997" w14:textId="77777777" w:rsidR="00E36D7F" w:rsidRDefault="00E36D7F" w:rsidP="00E36D7F">
            <w:pPr>
              <w:rPr>
                <w:lang w:val="en-US"/>
              </w:rPr>
            </w:pPr>
          </w:p>
          <w:p w14:paraId="1BFFA3FB" w14:textId="1C4899C4"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39429812" w14:textId="77777777" w:rsidR="00E36D7F" w:rsidRPr="00074E7F" w:rsidRDefault="00E36D7F" w:rsidP="00E36D7F">
            <w:pPr>
              <w:rPr>
                <w:lang w:val="en-US"/>
              </w:rPr>
            </w:pPr>
            <w:r w:rsidRPr="00074E7F">
              <w:rPr>
                <w:rFonts w:hint="eastAsia"/>
                <w:lang w:val="en-US"/>
              </w:rPr>
              <w:t>R</w:t>
            </w:r>
            <w:r w:rsidRPr="00074E7F">
              <w:rPr>
                <w:lang w:val="en-US"/>
              </w:rPr>
              <w:t>eplace the agreement on SIB1(PDSCH) for UE BB bandwidth reduction with the following:</w:t>
            </w:r>
          </w:p>
          <w:p w14:paraId="4AD0B3BE" w14:textId="77777777" w:rsidR="00E36D7F" w:rsidRPr="00074E7F" w:rsidRDefault="00E36D7F" w:rsidP="00E36D7F">
            <w:pPr>
              <w:rPr>
                <w:lang w:val="en-US"/>
              </w:rPr>
            </w:pPr>
            <w:r w:rsidRPr="00074E7F">
              <w:rPr>
                <w:lang w:val="en-US"/>
              </w:rPr>
              <w:t>For UE BB bandwidth reduction, for SIB1 (PDSCH),</w:t>
            </w:r>
          </w:p>
          <w:p w14:paraId="438C6B9F" w14:textId="77777777" w:rsidR="00E36D7F" w:rsidRPr="00074E7F" w:rsidRDefault="00E36D7F" w:rsidP="00E36D7F">
            <w:pPr>
              <w:numPr>
                <w:ilvl w:val="0"/>
                <w:numId w:val="28"/>
              </w:numPr>
              <w:rPr>
                <w:lang w:val="en-US"/>
              </w:rPr>
            </w:pPr>
            <w:r w:rsidRPr="00074E7F">
              <w:rPr>
                <w:lang w:val="en-US"/>
              </w:rPr>
              <w:t>Allow the scheduling of SIB1 to be larger than 5 MHz (as in legacy operation)</w:t>
            </w:r>
          </w:p>
          <w:p w14:paraId="7D09864E" w14:textId="4AC02AA5" w:rsidR="00E36D7F" w:rsidRPr="00074E7F" w:rsidRDefault="00E36D7F" w:rsidP="00E36D7F">
            <w:pPr>
              <w:numPr>
                <w:ilvl w:val="0"/>
                <w:numId w:val="28"/>
              </w:numPr>
              <w:rPr>
                <w:lang w:val="en-US"/>
              </w:rPr>
            </w:pPr>
            <w:r w:rsidRPr="00074E7F">
              <w:rPr>
                <w:rFonts w:hint="eastAsia"/>
                <w:lang w:val="en-US"/>
              </w:rPr>
              <w:t>F</w:t>
            </w:r>
            <w:r w:rsidRPr="00074E7F">
              <w:rPr>
                <w:lang w:val="en-US"/>
              </w:rPr>
              <w:t>FS: UE post-FFT buffering “assumption”</w:t>
            </w:r>
            <w:r w:rsidR="00DA3FB6" w:rsidRPr="002050F7">
              <w:rPr>
                <w:color w:val="FF0000"/>
                <w:lang w:val="en-US"/>
              </w:rPr>
              <w:t xml:space="preserve"> (</w:t>
            </w:r>
            <w:r w:rsidR="00DA3FB6" w:rsidRPr="002050F7">
              <w:rPr>
                <w:color w:val="FF0000"/>
              </w:rPr>
              <w:t>replaced by later agreement)</w:t>
            </w:r>
          </w:p>
          <w:p w14:paraId="725013AB" w14:textId="1A98C2CA" w:rsidR="00E36D7F" w:rsidRDefault="00E36D7F" w:rsidP="00E36D7F">
            <w:pPr>
              <w:rPr>
                <w:lang w:val="en-US"/>
              </w:rPr>
            </w:pPr>
          </w:p>
          <w:p w14:paraId="71756F2F" w14:textId="413759EE" w:rsidR="00E36D7F" w:rsidRDefault="00E36D7F" w:rsidP="00E36D7F">
            <w:pPr>
              <w:rPr>
                <w:lang w:val="en-US"/>
              </w:rPr>
            </w:pPr>
          </w:p>
          <w:p w14:paraId="0381E30B" w14:textId="7401DA6E" w:rsidR="00E36D7F" w:rsidRPr="00E36D7F" w:rsidRDefault="00E36D7F" w:rsidP="00E36D7F">
            <w:pPr>
              <w:rPr>
                <w:b/>
                <w:bCs/>
                <w:u w:val="single"/>
                <w:lang w:val="en-US"/>
              </w:rPr>
            </w:pPr>
            <w:r w:rsidRPr="00E36D7F">
              <w:rPr>
                <w:b/>
                <w:bCs/>
                <w:u w:val="single"/>
                <w:lang w:val="en-US"/>
              </w:rPr>
              <w:t>OSI</w:t>
            </w:r>
            <w:r w:rsidR="00402246">
              <w:rPr>
                <w:b/>
                <w:bCs/>
                <w:u w:val="single"/>
                <w:lang w:val="en-US"/>
              </w:rPr>
              <w:t xml:space="preserve"> bandwidth</w:t>
            </w:r>
          </w:p>
          <w:p w14:paraId="167E66F8" w14:textId="0A410580" w:rsidR="00E36D7F" w:rsidRDefault="00E36D7F" w:rsidP="00074E7F">
            <w:pPr>
              <w:rPr>
                <w:lang w:val="en-US"/>
              </w:rPr>
            </w:pPr>
          </w:p>
          <w:p w14:paraId="4EFF1925" w14:textId="5EEC3C3E"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B747782" w14:textId="77777777" w:rsidR="00E36D7F" w:rsidRPr="00074E7F" w:rsidRDefault="00E36D7F" w:rsidP="00E36D7F">
            <w:pPr>
              <w:rPr>
                <w:lang w:val="en-US"/>
              </w:rPr>
            </w:pPr>
            <w:r w:rsidRPr="00074E7F">
              <w:rPr>
                <w:lang w:val="en-US"/>
              </w:rPr>
              <w:t>For UE BB bandwidth reduction, for broadcast OSI (PDSCH) to Rel-18 RedCap UEs, down-select between the following options:</w:t>
            </w:r>
          </w:p>
          <w:p w14:paraId="2E19929D" w14:textId="77777777" w:rsidR="00E36D7F" w:rsidRPr="00074E7F" w:rsidRDefault="00E36D7F" w:rsidP="00E36D7F">
            <w:pPr>
              <w:numPr>
                <w:ilvl w:val="0"/>
                <w:numId w:val="23"/>
              </w:numPr>
              <w:rPr>
                <w:lang w:val="en-US"/>
              </w:rPr>
            </w:pPr>
            <w:r w:rsidRPr="00074E7F">
              <w:rPr>
                <w:lang w:val="en-US"/>
              </w:rPr>
              <w:t>Option 1: Restrict the scheduling of OSI PDSCH to be within 5 MHz</w:t>
            </w:r>
          </w:p>
          <w:p w14:paraId="261A6974" w14:textId="77777777" w:rsidR="00E36D7F" w:rsidRPr="00074E7F" w:rsidRDefault="00E36D7F" w:rsidP="00E36D7F">
            <w:pPr>
              <w:numPr>
                <w:ilvl w:val="0"/>
                <w:numId w:val="23"/>
              </w:numPr>
              <w:rPr>
                <w:lang w:val="en-US"/>
              </w:rPr>
            </w:pPr>
            <w:r w:rsidRPr="00074E7F">
              <w:rPr>
                <w:lang w:val="en-US"/>
              </w:rPr>
              <w:t>Option 2: Allow the scheduling of OSI PDSCH to be larger than 5 MHz (as in legacy operation)</w:t>
            </w:r>
          </w:p>
          <w:p w14:paraId="5E4C4781" w14:textId="77777777" w:rsidR="00E36D7F" w:rsidRPr="00074E7F" w:rsidRDefault="00E36D7F" w:rsidP="00E36D7F">
            <w:pPr>
              <w:numPr>
                <w:ilvl w:val="0"/>
                <w:numId w:val="23"/>
              </w:numPr>
              <w:rPr>
                <w:lang w:val="en-US"/>
              </w:rPr>
            </w:pPr>
            <w:r w:rsidRPr="00074E7F">
              <w:rPr>
                <w:lang w:val="en-US"/>
              </w:rPr>
              <w:t>FFS: whether 5MHz is assumed to be physically contiguous</w:t>
            </w:r>
          </w:p>
          <w:p w14:paraId="7B7CA4F6" w14:textId="712B52AA" w:rsidR="00E36D7F" w:rsidRDefault="00E36D7F" w:rsidP="00074E7F">
            <w:pPr>
              <w:rPr>
                <w:lang w:val="en-US"/>
              </w:rPr>
            </w:pPr>
          </w:p>
          <w:p w14:paraId="100D3352" w14:textId="283FBE16"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657693FF" w14:textId="77777777" w:rsidR="00E36D7F" w:rsidRPr="00074E7F" w:rsidRDefault="00E36D7F" w:rsidP="00E36D7F">
            <w:pPr>
              <w:rPr>
                <w:lang w:val="en-US"/>
              </w:rPr>
            </w:pPr>
            <w:r w:rsidRPr="00074E7F">
              <w:rPr>
                <w:lang w:val="en-US"/>
              </w:rPr>
              <w:t>Replace the agreement on broadcast OSI (PDSCH) for UE BB bandwidth reduction with the following:</w:t>
            </w:r>
          </w:p>
          <w:p w14:paraId="11189B38" w14:textId="77777777" w:rsidR="00E36D7F" w:rsidRPr="00074E7F" w:rsidRDefault="00E36D7F" w:rsidP="00E36D7F">
            <w:pPr>
              <w:rPr>
                <w:lang w:val="en-US"/>
              </w:rPr>
            </w:pPr>
            <w:r w:rsidRPr="00074E7F">
              <w:rPr>
                <w:lang w:val="en-US"/>
              </w:rPr>
              <w:t>For UE BB bandwidth reduction, for broadcast OSI (PDSCH),</w:t>
            </w:r>
          </w:p>
          <w:p w14:paraId="7807774D" w14:textId="77777777" w:rsidR="00E36D7F" w:rsidRPr="00074E7F" w:rsidRDefault="00E36D7F" w:rsidP="00E36D7F">
            <w:pPr>
              <w:numPr>
                <w:ilvl w:val="0"/>
                <w:numId w:val="19"/>
              </w:numPr>
              <w:rPr>
                <w:lang w:val="en-US"/>
              </w:rPr>
            </w:pPr>
            <w:r w:rsidRPr="00074E7F">
              <w:rPr>
                <w:lang w:val="en-US"/>
              </w:rPr>
              <w:t>Allow the scheduling of broadcast OSI (PDSCH) to be larger than 5 MHz (as in legacy operation)</w:t>
            </w:r>
          </w:p>
          <w:p w14:paraId="5178BB82" w14:textId="77777777" w:rsidR="00E36D7F" w:rsidRPr="00074E7F" w:rsidRDefault="00E36D7F" w:rsidP="00E36D7F">
            <w:pPr>
              <w:rPr>
                <w:lang w:val="en-US"/>
              </w:rPr>
            </w:pPr>
            <w:r w:rsidRPr="00074E7F">
              <w:rPr>
                <w:lang w:val="en-US"/>
              </w:rPr>
              <w:t> </w:t>
            </w:r>
          </w:p>
          <w:p w14:paraId="260F3CB2" w14:textId="319832BC" w:rsidR="00E36D7F" w:rsidRDefault="00E36D7F" w:rsidP="00074E7F">
            <w:pPr>
              <w:rPr>
                <w:lang w:val="en-US"/>
              </w:rPr>
            </w:pPr>
          </w:p>
          <w:p w14:paraId="111BEC0F" w14:textId="3872DA16" w:rsidR="006579EB" w:rsidRPr="00E36D7F" w:rsidRDefault="006579EB" w:rsidP="006579EB">
            <w:pPr>
              <w:rPr>
                <w:b/>
                <w:bCs/>
                <w:u w:val="single"/>
                <w:lang w:val="en-US"/>
              </w:rPr>
            </w:pPr>
            <w:r w:rsidRPr="00E36D7F">
              <w:rPr>
                <w:b/>
                <w:bCs/>
                <w:u w:val="single"/>
                <w:lang w:val="en-US"/>
              </w:rPr>
              <w:t>Paging</w:t>
            </w:r>
            <w:r w:rsidR="00402246">
              <w:rPr>
                <w:b/>
                <w:bCs/>
                <w:u w:val="single"/>
                <w:lang w:val="en-US"/>
              </w:rPr>
              <w:t xml:space="preserve"> bandwidth</w:t>
            </w:r>
          </w:p>
          <w:p w14:paraId="773BA615" w14:textId="77777777" w:rsidR="006579EB" w:rsidRPr="00074E7F" w:rsidRDefault="006579EB" w:rsidP="006579EB">
            <w:pPr>
              <w:rPr>
                <w:lang w:val="en-US"/>
              </w:rPr>
            </w:pPr>
          </w:p>
          <w:p w14:paraId="465F5B08" w14:textId="4E697AF0" w:rsidR="006579EB" w:rsidRPr="00074E7F" w:rsidRDefault="006579EB" w:rsidP="006579EB">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53340EDB" w14:textId="77777777" w:rsidR="006579EB" w:rsidRPr="00074E7F" w:rsidRDefault="006579EB" w:rsidP="006579EB">
            <w:pPr>
              <w:rPr>
                <w:lang w:val="en-US"/>
              </w:rPr>
            </w:pPr>
            <w:r w:rsidRPr="00074E7F">
              <w:rPr>
                <w:lang w:val="en-US"/>
              </w:rPr>
              <w:t xml:space="preserve">For UE BB bandwidth reduction, for paging channel (PDSCH) to Rel-18 RedCap UEs, down-select between the </w:t>
            </w:r>
            <w:r w:rsidRPr="00074E7F">
              <w:rPr>
                <w:lang w:val="en-US"/>
              </w:rPr>
              <w:lastRenderedPageBreak/>
              <w:t>following options:</w:t>
            </w:r>
          </w:p>
          <w:p w14:paraId="0F2AD64E" w14:textId="77777777" w:rsidR="006579EB" w:rsidRPr="00074E7F" w:rsidRDefault="006579EB" w:rsidP="006579EB">
            <w:pPr>
              <w:numPr>
                <w:ilvl w:val="0"/>
                <w:numId w:val="22"/>
              </w:numPr>
              <w:rPr>
                <w:lang w:val="en-US"/>
              </w:rPr>
            </w:pPr>
            <w:r w:rsidRPr="00074E7F">
              <w:rPr>
                <w:lang w:val="en-US"/>
              </w:rPr>
              <w:t>Option 1: Restrict the scheduling of paging channel to be within 5 MHz</w:t>
            </w:r>
          </w:p>
          <w:p w14:paraId="796C33A4" w14:textId="77777777" w:rsidR="006579EB" w:rsidRPr="00074E7F" w:rsidRDefault="006579EB" w:rsidP="006579EB">
            <w:pPr>
              <w:numPr>
                <w:ilvl w:val="0"/>
                <w:numId w:val="22"/>
              </w:numPr>
              <w:rPr>
                <w:lang w:val="en-US"/>
              </w:rPr>
            </w:pPr>
            <w:r w:rsidRPr="00074E7F">
              <w:rPr>
                <w:lang w:val="en-US"/>
              </w:rPr>
              <w:t>Option 2: Allow the scheduling of paging channel to be larger than 5 MHz (as in legacy operation)</w:t>
            </w:r>
          </w:p>
          <w:p w14:paraId="47061B74" w14:textId="77777777" w:rsidR="006579EB" w:rsidRPr="00074E7F" w:rsidRDefault="006579EB" w:rsidP="006579EB">
            <w:pPr>
              <w:numPr>
                <w:ilvl w:val="0"/>
                <w:numId w:val="22"/>
              </w:numPr>
              <w:rPr>
                <w:lang w:val="en-US"/>
              </w:rPr>
            </w:pPr>
            <w:r w:rsidRPr="00074E7F">
              <w:rPr>
                <w:lang w:val="en-US"/>
              </w:rPr>
              <w:t>FFS: whether 5MHz is assumed to be physically contiguous</w:t>
            </w:r>
          </w:p>
          <w:p w14:paraId="50581B2A" w14:textId="77777777" w:rsidR="006579EB" w:rsidRDefault="006579EB" w:rsidP="006579EB">
            <w:pPr>
              <w:rPr>
                <w:lang w:val="en-US"/>
              </w:rPr>
            </w:pPr>
          </w:p>
          <w:p w14:paraId="5F16F4EB" w14:textId="77777777" w:rsidR="006579EB" w:rsidRDefault="006579EB" w:rsidP="006579EB">
            <w:pPr>
              <w:rPr>
                <w:lang w:val="en-US"/>
              </w:rPr>
            </w:pPr>
          </w:p>
          <w:p w14:paraId="36DF275F" w14:textId="7DE62148" w:rsidR="00E36D7F" w:rsidRPr="00E36D7F" w:rsidRDefault="00E36D7F" w:rsidP="00074E7F">
            <w:pPr>
              <w:rPr>
                <w:b/>
                <w:bCs/>
                <w:u w:val="single"/>
                <w:lang w:val="en-US"/>
              </w:rPr>
            </w:pPr>
            <w:r w:rsidRPr="00E36D7F">
              <w:rPr>
                <w:b/>
                <w:bCs/>
                <w:u w:val="single"/>
                <w:lang w:val="en-US"/>
              </w:rPr>
              <w:t>RAR</w:t>
            </w:r>
            <w:r w:rsidR="00402246">
              <w:rPr>
                <w:b/>
                <w:bCs/>
                <w:u w:val="single"/>
                <w:lang w:val="en-US"/>
              </w:rPr>
              <w:t xml:space="preserve"> bandwidth</w:t>
            </w:r>
          </w:p>
          <w:p w14:paraId="1562A55B" w14:textId="77777777" w:rsidR="00E36D7F" w:rsidRDefault="00E36D7F" w:rsidP="00074E7F">
            <w:pPr>
              <w:rPr>
                <w:lang w:val="en-US"/>
              </w:rPr>
            </w:pPr>
          </w:p>
          <w:p w14:paraId="3718A1F0" w14:textId="0EE78D4C" w:rsidR="00E36D7F" w:rsidRPr="00074E7F" w:rsidRDefault="00E36D7F" w:rsidP="00E36D7F">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47094CE7" w14:textId="77777777" w:rsidR="00E36D7F" w:rsidRPr="00074E7F" w:rsidRDefault="00E36D7F" w:rsidP="00E36D7F">
            <w:pPr>
              <w:rPr>
                <w:lang w:val="en-US"/>
              </w:rPr>
            </w:pPr>
            <w:r w:rsidRPr="00074E7F">
              <w:rPr>
                <w:lang w:val="en-US"/>
              </w:rPr>
              <w:t>For UE BB bandwidth reduction, for RAR (PDSCH) to Rel-18 RedCap UEs, down-select between the following options:</w:t>
            </w:r>
          </w:p>
          <w:p w14:paraId="4AD81628" w14:textId="77777777" w:rsidR="00E36D7F" w:rsidRPr="00074E7F" w:rsidRDefault="00E36D7F" w:rsidP="00E36D7F">
            <w:pPr>
              <w:numPr>
                <w:ilvl w:val="0"/>
                <w:numId w:val="24"/>
              </w:numPr>
              <w:rPr>
                <w:lang w:val="en-US"/>
              </w:rPr>
            </w:pPr>
            <w:r w:rsidRPr="00074E7F">
              <w:rPr>
                <w:lang w:val="en-US"/>
              </w:rPr>
              <w:t>Option 1: Restrict the scheduling of RAR PDSCH to be within 5 MHz</w:t>
            </w:r>
          </w:p>
          <w:p w14:paraId="5ED6C702" w14:textId="77777777" w:rsidR="00E36D7F" w:rsidRPr="00074E7F" w:rsidRDefault="00E36D7F" w:rsidP="00E36D7F">
            <w:pPr>
              <w:numPr>
                <w:ilvl w:val="0"/>
                <w:numId w:val="24"/>
              </w:numPr>
              <w:rPr>
                <w:lang w:val="en-US"/>
              </w:rPr>
            </w:pPr>
            <w:r w:rsidRPr="00074E7F">
              <w:rPr>
                <w:lang w:val="en-US"/>
              </w:rPr>
              <w:t>Option 2: Allow the scheduling of RAR PDSCH to be larger than 5 MHz (as in legacy operation)</w:t>
            </w:r>
          </w:p>
          <w:p w14:paraId="709D86B1" w14:textId="77777777" w:rsidR="00E36D7F" w:rsidRPr="00074E7F" w:rsidRDefault="00E36D7F" w:rsidP="00E36D7F">
            <w:pPr>
              <w:numPr>
                <w:ilvl w:val="0"/>
                <w:numId w:val="24"/>
              </w:numPr>
              <w:rPr>
                <w:lang w:val="en-US"/>
              </w:rPr>
            </w:pPr>
            <w:r w:rsidRPr="00074E7F">
              <w:rPr>
                <w:lang w:val="en-US"/>
              </w:rPr>
              <w:t>FFS: whether 5MHz is assumed to be physically contiguous</w:t>
            </w:r>
          </w:p>
          <w:p w14:paraId="664534E0" w14:textId="77777777" w:rsidR="00E36D7F" w:rsidRPr="00074E7F" w:rsidRDefault="00E36D7F" w:rsidP="00E36D7F">
            <w:pPr>
              <w:rPr>
                <w:lang w:val="en-US"/>
              </w:rPr>
            </w:pPr>
            <w:r w:rsidRPr="00074E7F">
              <w:rPr>
                <w:lang w:val="en-US"/>
              </w:rPr>
              <w:t> </w:t>
            </w:r>
          </w:p>
          <w:p w14:paraId="37F64BAF" w14:textId="77777777" w:rsidR="00E36D7F" w:rsidRDefault="00E36D7F" w:rsidP="00074E7F">
            <w:pPr>
              <w:rPr>
                <w:lang w:val="en-US"/>
              </w:rPr>
            </w:pPr>
          </w:p>
          <w:p w14:paraId="0509A466" w14:textId="08202283" w:rsidR="00C02013" w:rsidRPr="00C02013" w:rsidRDefault="00C02013" w:rsidP="00074E7F">
            <w:pPr>
              <w:rPr>
                <w:b/>
                <w:bCs/>
                <w:u w:val="single"/>
                <w:lang w:val="en-US"/>
              </w:rPr>
            </w:pPr>
            <w:r w:rsidRPr="00C02013">
              <w:rPr>
                <w:b/>
                <w:bCs/>
                <w:u w:val="single"/>
                <w:lang w:val="en-US"/>
              </w:rPr>
              <w:t>PUSCH</w:t>
            </w:r>
            <w:r w:rsidR="00402246">
              <w:rPr>
                <w:b/>
                <w:bCs/>
                <w:u w:val="single"/>
                <w:lang w:val="en-US"/>
              </w:rPr>
              <w:t xml:space="preserve"> bandwidth</w:t>
            </w:r>
          </w:p>
          <w:p w14:paraId="57B43339" w14:textId="77777777" w:rsidR="00074E7F" w:rsidRPr="00074E7F" w:rsidRDefault="00074E7F" w:rsidP="00074E7F">
            <w:pPr>
              <w:rPr>
                <w:lang w:val="en-US"/>
              </w:rPr>
            </w:pPr>
          </w:p>
          <w:p w14:paraId="3179DC7A" w14:textId="2657C2A6" w:rsidR="00074E7F" w:rsidRPr="00074E7F" w:rsidRDefault="00074E7F" w:rsidP="00074E7F">
            <w:pPr>
              <w:rPr>
                <w:lang w:val="en-US"/>
              </w:rPr>
            </w:pPr>
            <w:r w:rsidRPr="00074E7F">
              <w:rPr>
                <w:highlight w:val="green"/>
                <w:lang w:val="en-US"/>
              </w:rPr>
              <w:t>Agreement</w:t>
            </w:r>
            <w:r w:rsidRPr="002050F7">
              <w:rPr>
                <w:highlight w:val="green"/>
                <w:lang w:val="en-US"/>
              </w:rPr>
              <w:t>:</w:t>
            </w:r>
            <w:r w:rsidR="00101292">
              <w:rPr>
                <w:rFonts w:ascii="Times New Roman" w:hAnsi="Times New Roman"/>
                <w:szCs w:val="20"/>
                <w:lang w:val="en-US"/>
              </w:rPr>
              <w:t xml:space="preserve"> </w:t>
            </w:r>
            <w:r w:rsidR="00101292">
              <w:rPr>
                <w:rFonts w:cs="Times"/>
                <w:color w:val="FF0000"/>
                <w:szCs w:val="20"/>
              </w:rPr>
              <w:t>[38.213]</w:t>
            </w:r>
          </w:p>
          <w:p w14:paraId="13E79441" w14:textId="77777777" w:rsidR="00074E7F" w:rsidRPr="00074E7F" w:rsidRDefault="00074E7F" w:rsidP="00074E7F">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141A4A0D" w14:textId="77777777" w:rsidR="00074E7F" w:rsidRPr="00074E7F" w:rsidRDefault="00074E7F" w:rsidP="00074E7F">
            <w:pPr>
              <w:rPr>
                <w:lang w:val="en-US"/>
              </w:rPr>
            </w:pPr>
          </w:p>
          <w:p w14:paraId="71542DA9" w14:textId="2B4CACE0" w:rsidR="00074E7F" w:rsidRPr="00074E7F" w:rsidRDefault="00074E7F" w:rsidP="00074E7F">
            <w:pPr>
              <w:rPr>
                <w:lang w:val="en-US"/>
              </w:rPr>
            </w:pPr>
            <w:r w:rsidRPr="00074E7F">
              <w:rPr>
                <w:highlight w:val="green"/>
                <w:lang w:val="en-US"/>
              </w:rPr>
              <w:t>Agreement</w:t>
            </w:r>
            <w:r w:rsidRPr="002050F7">
              <w:rPr>
                <w:highlight w:val="green"/>
                <w:lang w:val="en-US"/>
              </w:rPr>
              <w:t>:</w:t>
            </w:r>
            <w:r w:rsidR="00B17C6E">
              <w:rPr>
                <w:rFonts w:ascii="Times New Roman" w:hAnsi="Times New Roman"/>
                <w:szCs w:val="20"/>
                <w:lang w:val="en-US"/>
              </w:rPr>
              <w:t xml:space="preserve"> </w:t>
            </w:r>
            <w:r w:rsidR="00B17C6E">
              <w:rPr>
                <w:rFonts w:cs="Times"/>
                <w:color w:val="FF0000"/>
                <w:szCs w:val="20"/>
              </w:rPr>
              <w:t>[38.213]</w:t>
            </w:r>
          </w:p>
          <w:p w14:paraId="4C545AB6" w14:textId="67C55D21" w:rsidR="00074E7F" w:rsidRDefault="00074E7F" w:rsidP="00074E7F">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992A5EA" w14:textId="29F3BD34" w:rsidR="00E32C90" w:rsidRDefault="00E32C90" w:rsidP="00E32C90">
            <w:pPr>
              <w:rPr>
                <w:lang w:val="en-US"/>
              </w:rPr>
            </w:pPr>
          </w:p>
          <w:p w14:paraId="06AE3A67" w14:textId="12263E55" w:rsidR="00E32C90" w:rsidRPr="00074E7F" w:rsidRDefault="00E32C90" w:rsidP="00E32C90">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B28E5B3" w14:textId="77777777" w:rsidR="00074E7F" w:rsidRPr="00074E7F" w:rsidRDefault="00074E7F" w:rsidP="00074E7F">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72B556BC" w14:textId="7803075B" w:rsidR="00953A95" w:rsidRPr="001C15E4" w:rsidRDefault="00953A95" w:rsidP="003921B1">
            <w:pPr>
              <w:rPr>
                <w:rFonts w:eastAsia="SimSun"/>
                <w:lang w:val="en-US" w:eastAsia="zh-CN"/>
              </w:rPr>
            </w:pPr>
          </w:p>
        </w:tc>
      </w:tr>
    </w:tbl>
    <w:p w14:paraId="45EC620E" w14:textId="0CBE07D4" w:rsidR="001442B6" w:rsidRDefault="001442B6" w:rsidP="00782246"/>
    <w:p w14:paraId="17C97DB8" w14:textId="23A47336" w:rsidR="006466CB" w:rsidRDefault="006466CB" w:rsidP="006466CB">
      <w:r>
        <w:t>RAN1#111:</w:t>
      </w:r>
    </w:p>
    <w:p w14:paraId="27E8AF2C" w14:textId="77777777" w:rsidR="006466CB" w:rsidRDefault="006466CB" w:rsidP="00646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466CB" w:rsidRPr="00FC12EB" w14:paraId="0E32447B" w14:textId="77777777" w:rsidTr="005F2B85">
        <w:tc>
          <w:tcPr>
            <w:tcW w:w="9857" w:type="dxa"/>
            <w:shd w:val="clear" w:color="auto" w:fill="auto"/>
          </w:tcPr>
          <w:p w14:paraId="2494EEB9" w14:textId="43C14FDA" w:rsidR="006466CB" w:rsidRPr="008C5519" w:rsidRDefault="00827200" w:rsidP="005F2B85">
            <w:pPr>
              <w:rPr>
                <w:rFonts w:ascii="Times New Roman" w:hAnsi="Times New Roman"/>
                <w:szCs w:val="20"/>
                <w:lang w:eastAsia="x-none"/>
              </w:rPr>
            </w:pPr>
            <w:hyperlink r:id="rId16" w:history="1">
              <w:r w:rsidR="006466CB">
                <w:rPr>
                  <w:rStyle w:val="Hyperlink"/>
                  <w:szCs w:val="20"/>
                  <w:lang w:eastAsia="x-none"/>
                </w:rPr>
                <w:t>R1-2212533</w:t>
              </w:r>
            </w:hyperlink>
            <w:r w:rsidR="006466CB">
              <w:rPr>
                <w:rFonts w:ascii="Times New Roman" w:hAnsi="Times New Roman"/>
                <w:szCs w:val="20"/>
                <w:lang w:eastAsia="x-none"/>
              </w:rPr>
              <w:tab/>
            </w:r>
            <w:r w:rsidR="006466CB" w:rsidRPr="008C5519">
              <w:rPr>
                <w:rFonts w:ascii="Times New Roman" w:hAnsi="Times New Roman"/>
                <w:szCs w:val="20"/>
                <w:lang w:eastAsia="x-none"/>
              </w:rPr>
              <w:t xml:space="preserve">FL summary #1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7F54441F" w14:textId="2C5E291A" w:rsidR="006466CB" w:rsidRPr="008C5519" w:rsidRDefault="00827200" w:rsidP="006466CB">
            <w:pPr>
              <w:rPr>
                <w:rFonts w:ascii="Times New Roman" w:hAnsi="Times New Roman"/>
                <w:szCs w:val="20"/>
                <w:lang w:eastAsia="x-none"/>
              </w:rPr>
            </w:pPr>
            <w:hyperlink r:id="rId17" w:history="1">
              <w:r w:rsidR="006466CB">
                <w:rPr>
                  <w:rStyle w:val="Hyperlink"/>
                  <w:szCs w:val="20"/>
                  <w:lang w:eastAsia="x-none"/>
                </w:rPr>
                <w:t>R1-2212534</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2</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345E9B17" w14:textId="42320E1C" w:rsidR="006466CB" w:rsidRPr="008C5519" w:rsidRDefault="00827200" w:rsidP="006466CB">
            <w:pPr>
              <w:rPr>
                <w:rFonts w:ascii="Times New Roman" w:hAnsi="Times New Roman"/>
                <w:szCs w:val="20"/>
                <w:lang w:eastAsia="x-none"/>
              </w:rPr>
            </w:pPr>
            <w:hyperlink r:id="rId18" w:history="1">
              <w:r w:rsidR="006466CB">
                <w:rPr>
                  <w:rStyle w:val="Hyperlink"/>
                  <w:szCs w:val="20"/>
                  <w:lang w:eastAsia="x-none"/>
                </w:rPr>
                <w:t>R1-2212535</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3</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585314A1" w14:textId="5382468D" w:rsidR="006466CB" w:rsidRPr="008C5519" w:rsidRDefault="00827200" w:rsidP="006466CB">
            <w:pPr>
              <w:rPr>
                <w:rFonts w:ascii="Times New Roman" w:hAnsi="Times New Roman"/>
                <w:szCs w:val="20"/>
                <w:lang w:eastAsia="x-none"/>
              </w:rPr>
            </w:pPr>
            <w:hyperlink r:id="rId19" w:history="1">
              <w:r w:rsidR="006466CB">
                <w:rPr>
                  <w:rStyle w:val="Hyperlink"/>
                  <w:szCs w:val="20"/>
                  <w:lang w:eastAsia="x-none"/>
                </w:rPr>
                <w:t>R1-2212536</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4</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1B760193" w14:textId="77777777" w:rsidR="006466CB" w:rsidRDefault="006466CB" w:rsidP="005F2B85"/>
          <w:p w14:paraId="19271329" w14:textId="77777777" w:rsidR="006466CB" w:rsidRDefault="006466CB" w:rsidP="005F2B85"/>
          <w:p w14:paraId="61B64396" w14:textId="77777777" w:rsidR="006466CB" w:rsidRPr="00CD7F9A" w:rsidRDefault="006466CB" w:rsidP="005F2B85">
            <w:pPr>
              <w:rPr>
                <w:b/>
                <w:bCs/>
                <w:u w:val="single"/>
                <w:lang w:val="en-US"/>
              </w:rPr>
            </w:pPr>
            <w:r w:rsidRPr="00CD7F9A">
              <w:rPr>
                <w:b/>
                <w:bCs/>
                <w:u w:val="single"/>
                <w:lang w:val="en-US"/>
              </w:rPr>
              <w:t>Number of PRBs</w:t>
            </w:r>
          </w:p>
          <w:p w14:paraId="284BC1BD" w14:textId="77777777" w:rsidR="006466CB" w:rsidRPr="00074E7F" w:rsidRDefault="006466CB" w:rsidP="005F2B85">
            <w:pPr>
              <w:rPr>
                <w:lang w:val="en-US"/>
              </w:rPr>
            </w:pPr>
          </w:p>
          <w:p w14:paraId="2CB72027" w14:textId="16C2405A" w:rsidR="00A91B5B" w:rsidRPr="00116F05" w:rsidRDefault="00A91B5B" w:rsidP="00A91B5B">
            <w:pPr>
              <w:rPr>
                <w:highlight w:val="green"/>
                <w:lang w:val="en-US"/>
              </w:rPr>
            </w:pPr>
            <w:r w:rsidRPr="00116F05">
              <w:rPr>
                <w:highlight w:val="green"/>
                <w:lang w:val="en-US"/>
              </w:rPr>
              <w:t>Agreement:</w:t>
            </w:r>
            <w:r w:rsidR="005B3D08">
              <w:rPr>
                <w:lang w:val="en-US"/>
              </w:rPr>
              <w:t xml:space="preserve"> </w:t>
            </w:r>
            <w:r w:rsidR="005B3D08" w:rsidRPr="002050F7">
              <w:rPr>
                <w:color w:val="FF0000"/>
                <w:lang w:val="en-US"/>
              </w:rPr>
              <w:t>(</w:t>
            </w:r>
            <w:r w:rsidR="005B3D08" w:rsidRPr="002050F7">
              <w:rPr>
                <w:color w:val="FF0000"/>
              </w:rPr>
              <w:t>replaced by later agreement)</w:t>
            </w:r>
          </w:p>
          <w:p w14:paraId="08595070" w14:textId="77777777" w:rsidR="00A91B5B" w:rsidRPr="00116F05" w:rsidRDefault="00A91B5B" w:rsidP="00A91B5B">
            <w:pPr>
              <w:rPr>
                <w:lang w:val="en-US"/>
              </w:rPr>
            </w:pPr>
            <w:r w:rsidRPr="00116F05">
              <w:rPr>
                <w:lang w:val="en-US"/>
              </w:rPr>
              <w:t>For UE BB bandwidth reduction, for PUSCH, down-select between the following options for the maximum number of PRBs that the UE can transmit per slot or per hop, if applicable:</w:t>
            </w:r>
          </w:p>
          <w:p w14:paraId="656F8B1D"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0338BABF"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3260D162" w14:textId="77777777" w:rsidR="00A91B5B" w:rsidRPr="00116F05" w:rsidRDefault="00A91B5B" w:rsidP="00A91B5B">
            <w:pPr>
              <w:rPr>
                <w:lang w:val="en-US"/>
              </w:rPr>
            </w:pPr>
            <w:r w:rsidRPr="00116F05">
              <w:rPr>
                <w:lang w:val="en-US"/>
              </w:rPr>
              <w:t>For UE BB bandwidth reduction, for PDSCH (for both unicast and broadcast), down-select between the following options for the maximum number of PRBs that the UE can process per slot:</w:t>
            </w:r>
          </w:p>
          <w:p w14:paraId="474D6595"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7F3EF2D2"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2CF65F7F" w14:textId="77777777" w:rsidR="00A91B5B" w:rsidRPr="00116F05" w:rsidRDefault="00A91B5B" w:rsidP="00A91B5B">
            <w:pPr>
              <w:rPr>
                <w:lang w:val="en-US"/>
              </w:rPr>
            </w:pPr>
            <w:r w:rsidRPr="00116F05">
              <w:rPr>
                <w:lang w:val="en-US"/>
              </w:rPr>
              <w:t>Same option will be selected for both PDSCH and PUSCH.</w:t>
            </w:r>
          </w:p>
          <w:p w14:paraId="241197ED" w14:textId="68759E33" w:rsidR="006466CB" w:rsidRDefault="006466CB" w:rsidP="005F2B85">
            <w:pPr>
              <w:rPr>
                <w:lang w:val="en-US"/>
              </w:rPr>
            </w:pPr>
          </w:p>
          <w:p w14:paraId="034307D0" w14:textId="3D8F5EA6" w:rsidR="00F23CBB" w:rsidRDefault="00F23CBB" w:rsidP="005F2B85">
            <w:pPr>
              <w:rPr>
                <w:lang w:val="en-US"/>
              </w:rPr>
            </w:pPr>
          </w:p>
          <w:p w14:paraId="402EE6F7" w14:textId="2DD8DBC2" w:rsidR="00F23CBB" w:rsidRPr="00F23CBB" w:rsidRDefault="00640D17" w:rsidP="005F2B85">
            <w:pPr>
              <w:rPr>
                <w:b/>
                <w:bCs/>
                <w:u w:val="single"/>
                <w:lang w:val="en-US"/>
              </w:rPr>
            </w:pPr>
            <w:r>
              <w:rPr>
                <w:b/>
                <w:bCs/>
                <w:u w:val="single"/>
                <w:lang w:val="en-US"/>
              </w:rPr>
              <w:t xml:space="preserve">UE </w:t>
            </w:r>
            <w:r w:rsidR="00F23CBB" w:rsidRPr="00F23CBB">
              <w:rPr>
                <w:b/>
                <w:bCs/>
                <w:u w:val="single"/>
                <w:lang w:val="en-US"/>
              </w:rPr>
              <w:t>post-FFT buffer size</w:t>
            </w:r>
          </w:p>
          <w:p w14:paraId="51FE2A1A" w14:textId="5573F622" w:rsidR="006466CB" w:rsidRDefault="006466CB" w:rsidP="005F2B85">
            <w:pPr>
              <w:rPr>
                <w:lang w:val="en-US"/>
              </w:rPr>
            </w:pPr>
          </w:p>
          <w:p w14:paraId="3C280118" w14:textId="589F248B" w:rsidR="00F23CBB" w:rsidRPr="00B41FE8" w:rsidRDefault="00F23CBB" w:rsidP="00F23CBB">
            <w:pPr>
              <w:rPr>
                <w:lang w:val="en-US"/>
              </w:rPr>
            </w:pPr>
            <w:r w:rsidRPr="00B41FE8">
              <w:rPr>
                <w:lang w:val="en-US"/>
              </w:rPr>
              <w:t>Conclusion</w:t>
            </w:r>
            <w:r>
              <w:rPr>
                <w:lang w:val="en-US"/>
              </w:rPr>
              <w:t>:</w:t>
            </w:r>
            <w:r w:rsidR="00F24173">
              <w:rPr>
                <w:color w:val="FF0000"/>
              </w:rPr>
              <w:t xml:space="preserve"> (no spec impact)</w:t>
            </w:r>
          </w:p>
          <w:p w14:paraId="65BEBA47" w14:textId="77777777" w:rsidR="00F23CBB" w:rsidRDefault="00F23CBB" w:rsidP="00F23CBB">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60FD1759" w14:textId="77777777" w:rsidR="00F23CBB" w:rsidRPr="00116F05" w:rsidRDefault="00F23CBB" w:rsidP="00F23CBB">
            <w:pPr>
              <w:rPr>
                <w:lang w:val="en-US"/>
              </w:rPr>
            </w:pPr>
          </w:p>
          <w:p w14:paraId="5CB648FF" w14:textId="77777777" w:rsidR="00F23CBB" w:rsidRDefault="00F23CBB" w:rsidP="005F2B85">
            <w:pPr>
              <w:rPr>
                <w:lang w:val="en-US"/>
              </w:rPr>
            </w:pPr>
          </w:p>
          <w:p w14:paraId="1AE2B602" w14:textId="3EC36935" w:rsidR="00E61217" w:rsidRPr="00CD7F9A" w:rsidRDefault="00F23CBB" w:rsidP="00E61217">
            <w:pPr>
              <w:rPr>
                <w:b/>
                <w:bCs/>
                <w:u w:val="single"/>
              </w:rPr>
            </w:pPr>
            <w:r>
              <w:rPr>
                <w:b/>
                <w:bCs/>
                <w:u w:val="single"/>
              </w:rPr>
              <w:t xml:space="preserve">Unicast </w:t>
            </w:r>
            <w:r w:rsidR="00E61217">
              <w:rPr>
                <w:b/>
                <w:bCs/>
                <w:u w:val="single"/>
              </w:rPr>
              <w:t>PDSCH</w:t>
            </w:r>
            <w:r>
              <w:rPr>
                <w:b/>
                <w:bCs/>
                <w:u w:val="single"/>
              </w:rPr>
              <w:t xml:space="preserve"> bandwidth</w:t>
            </w:r>
          </w:p>
          <w:p w14:paraId="066D20C1" w14:textId="77777777" w:rsidR="00E61217" w:rsidRPr="00074E7F" w:rsidRDefault="00E61217" w:rsidP="00E61217"/>
          <w:p w14:paraId="686D7DB2" w14:textId="6F7E2B54" w:rsidR="00E61217" w:rsidRPr="00116F05" w:rsidRDefault="00E61217" w:rsidP="00E61217">
            <w:pPr>
              <w:rPr>
                <w:highlight w:val="green"/>
                <w:lang w:val="en-US"/>
              </w:rPr>
            </w:pPr>
            <w:r w:rsidRPr="00116F05">
              <w:rPr>
                <w:highlight w:val="green"/>
                <w:lang w:val="en-US"/>
              </w:rPr>
              <w:t>Agreement:</w:t>
            </w:r>
            <w:r w:rsidR="004B70B3">
              <w:rPr>
                <w:rFonts w:ascii="Times New Roman" w:hAnsi="Times New Roman"/>
                <w:szCs w:val="20"/>
                <w:lang w:val="en-US"/>
              </w:rPr>
              <w:t xml:space="preserve"> </w:t>
            </w:r>
            <w:r w:rsidR="004B70B3">
              <w:rPr>
                <w:rFonts w:cs="Times"/>
                <w:color w:val="FF0000"/>
                <w:szCs w:val="20"/>
              </w:rPr>
              <w:t>[38.213]</w:t>
            </w:r>
          </w:p>
          <w:p w14:paraId="4B7BFE0A" w14:textId="77777777" w:rsidR="00E61217" w:rsidRPr="00116F05" w:rsidRDefault="00E61217" w:rsidP="00210196">
            <w:pPr>
              <w:numPr>
                <w:ilvl w:val="0"/>
                <w:numId w:val="19"/>
              </w:numPr>
              <w:rPr>
                <w:lang w:val="en-US"/>
              </w:rPr>
            </w:pPr>
            <w:r w:rsidRPr="00116F05">
              <w:rPr>
                <w:lang w:val="en-US"/>
              </w:rPr>
              <w:t xml:space="preserve">For UE BB complexity reduction, a UE </w:t>
            </w:r>
            <w:proofErr w:type="gramStart"/>
            <w:r w:rsidRPr="00116F05">
              <w:rPr>
                <w:lang w:val="en-US"/>
              </w:rPr>
              <w:t>is able to</w:t>
            </w:r>
            <w:proofErr w:type="gramEnd"/>
            <w:r w:rsidRPr="00116F05">
              <w:rPr>
                <w:lang w:val="en-US"/>
              </w:rPr>
              <w:t xml:space="preserve"> receive a DL assignment in a DCI with a unicast PDSCH resource allocation spanning a bandwidth of more than ~5 MHz per slot.</w:t>
            </w:r>
          </w:p>
          <w:p w14:paraId="6ECDA072" w14:textId="77777777" w:rsidR="00E61217" w:rsidRPr="00116F05" w:rsidRDefault="00E61217" w:rsidP="00210196">
            <w:pPr>
              <w:numPr>
                <w:ilvl w:val="0"/>
                <w:numId w:val="19"/>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619114F2" w14:textId="6901F13A" w:rsidR="00E61217" w:rsidRPr="00116F05" w:rsidRDefault="00E61217" w:rsidP="00E61217">
            <w:pPr>
              <w:rPr>
                <w:rFonts w:eastAsia="Microsoft YaHei UI"/>
                <w:szCs w:val="22"/>
                <w:lang w:val="en-US" w:eastAsia="zh-CN"/>
              </w:rPr>
            </w:pPr>
          </w:p>
          <w:p w14:paraId="43B164D0" w14:textId="77777777" w:rsidR="00E61217" w:rsidRDefault="00E61217" w:rsidP="005F2B85">
            <w:pPr>
              <w:rPr>
                <w:lang w:val="en-US"/>
              </w:rPr>
            </w:pPr>
          </w:p>
          <w:p w14:paraId="1EA1FA78" w14:textId="2DBE068A" w:rsidR="006466CB" w:rsidRPr="00CD7F9A" w:rsidRDefault="006466CB" w:rsidP="005F2B85">
            <w:pPr>
              <w:rPr>
                <w:b/>
                <w:bCs/>
                <w:u w:val="single"/>
                <w:lang w:val="en-US"/>
              </w:rPr>
            </w:pPr>
            <w:r w:rsidRPr="00CD7F9A">
              <w:rPr>
                <w:b/>
                <w:bCs/>
                <w:u w:val="single"/>
                <w:lang w:val="en-US"/>
              </w:rPr>
              <w:t>SIB1</w:t>
            </w:r>
            <w:r w:rsidR="007E16E2">
              <w:rPr>
                <w:b/>
                <w:bCs/>
                <w:u w:val="single"/>
                <w:lang w:val="en-US"/>
              </w:rPr>
              <w:t>/OSI</w:t>
            </w:r>
          </w:p>
          <w:p w14:paraId="47128AF6" w14:textId="77777777" w:rsidR="006466CB" w:rsidRPr="00074E7F" w:rsidRDefault="006466CB" w:rsidP="005F2B85">
            <w:pPr>
              <w:rPr>
                <w:lang w:val="en-US"/>
              </w:rPr>
            </w:pPr>
          </w:p>
          <w:p w14:paraId="6048695D" w14:textId="41EC012B" w:rsidR="007E16E2" w:rsidRPr="00116F05" w:rsidRDefault="007E16E2" w:rsidP="007E16E2">
            <w:pPr>
              <w:rPr>
                <w:lang w:val="en-US"/>
              </w:rPr>
            </w:pPr>
            <w:r w:rsidRPr="00116F05">
              <w:rPr>
                <w:lang w:val="en-US"/>
              </w:rPr>
              <w:t>Conclusion:</w:t>
            </w:r>
            <w:r w:rsidR="00F24173">
              <w:rPr>
                <w:color w:val="FF0000"/>
              </w:rPr>
              <w:t xml:space="preserve"> (no spec impact)</w:t>
            </w:r>
          </w:p>
          <w:p w14:paraId="54FF095F" w14:textId="77777777" w:rsidR="007E16E2" w:rsidRPr="00116F05" w:rsidRDefault="007E16E2" w:rsidP="007E16E2">
            <w:pPr>
              <w:rPr>
                <w:lang w:val="en-US"/>
              </w:rPr>
            </w:pPr>
            <w:r w:rsidRPr="00116F05">
              <w:rPr>
                <w:lang w:val="en-US"/>
              </w:rPr>
              <w:t>For UE BB complexity reduction, broadcast of separate SIB1/OSI (PDSCH) to Rel-18 RedCap UEs is not supported.</w:t>
            </w:r>
          </w:p>
          <w:p w14:paraId="08336424" w14:textId="77777777" w:rsidR="006466CB" w:rsidRDefault="006466CB" w:rsidP="005F2B85">
            <w:pPr>
              <w:rPr>
                <w:lang w:val="en-US"/>
              </w:rPr>
            </w:pPr>
          </w:p>
          <w:p w14:paraId="369568A9" w14:textId="77777777" w:rsidR="006466CB" w:rsidRDefault="006466CB" w:rsidP="005F2B85">
            <w:pPr>
              <w:rPr>
                <w:lang w:val="en-US"/>
              </w:rPr>
            </w:pPr>
          </w:p>
          <w:p w14:paraId="3DF8B23C" w14:textId="77777777" w:rsidR="006466CB" w:rsidRPr="00E36D7F" w:rsidRDefault="006466CB" w:rsidP="005F2B85">
            <w:pPr>
              <w:rPr>
                <w:b/>
                <w:bCs/>
                <w:u w:val="single"/>
                <w:lang w:val="en-US"/>
              </w:rPr>
            </w:pPr>
            <w:r w:rsidRPr="00E36D7F">
              <w:rPr>
                <w:b/>
                <w:bCs/>
                <w:u w:val="single"/>
                <w:lang w:val="en-US"/>
              </w:rPr>
              <w:t>Paging</w:t>
            </w:r>
            <w:r>
              <w:rPr>
                <w:b/>
                <w:bCs/>
                <w:u w:val="single"/>
                <w:lang w:val="en-US"/>
              </w:rPr>
              <w:t xml:space="preserve"> bandwidth</w:t>
            </w:r>
          </w:p>
          <w:p w14:paraId="08DA82FD" w14:textId="77777777" w:rsidR="006466CB" w:rsidRPr="00074E7F" w:rsidRDefault="006466CB" w:rsidP="005F2B85">
            <w:pPr>
              <w:rPr>
                <w:lang w:val="en-US"/>
              </w:rPr>
            </w:pPr>
          </w:p>
          <w:p w14:paraId="15005820" w14:textId="23C6740C" w:rsidR="00381CD5" w:rsidRPr="00116F05" w:rsidRDefault="00381CD5" w:rsidP="00381CD5">
            <w:pPr>
              <w:rPr>
                <w:highlight w:val="green"/>
                <w:lang w:val="en-US"/>
              </w:rPr>
            </w:pPr>
            <w:r w:rsidRPr="00116F05">
              <w:rPr>
                <w:highlight w:val="green"/>
                <w:lang w:val="en-US"/>
              </w:rPr>
              <w:t>Agreement:</w:t>
            </w:r>
            <w:r w:rsidR="005B0A12">
              <w:rPr>
                <w:lang w:val="en-US"/>
              </w:rPr>
              <w:t xml:space="preserve"> </w:t>
            </w:r>
            <w:r w:rsidR="005B0A12" w:rsidRPr="002050F7">
              <w:rPr>
                <w:color w:val="FF0000"/>
                <w:lang w:val="en-US"/>
              </w:rPr>
              <w:t>(</w:t>
            </w:r>
            <w:r w:rsidR="005B0A12" w:rsidRPr="002050F7">
              <w:rPr>
                <w:color w:val="FF0000"/>
              </w:rPr>
              <w:t>replaced by later agreement)</w:t>
            </w:r>
          </w:p>
          <w:p w14:paraId="49417AB2" w14:textId="77777777" w:rsidR="00381CD5" w:rsidRPr="00116F05" w:rsidRDefault="00381CD5" w:rsidP="00381CD5">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77A583D0" w14:textId="77777777" w:rsidR="006466CB" w:rsidRDefault="006466CB" w:rsidP="005F2B85">
            <w:pPr>
              <w:rPr>
                <w:lang w:val="en-US"/>
              </w:rPr>
            </w:pPr>
          </w:p>
          <w:p w14:paraId="23BEAF49" w14:textId="77777777" w:rsidR="006466CB" w:rsidRDefault="006466CB" w:rsidP="005F2B85">
            <w:pPr>
              <w:rPr>
                <w:lang w:val="en-US"/>
              </w:rPr>
            </w:pPr>
          </w:p>
          <w:p w14:paraId="65574C93" w14:textId="307383F4" w:rsidR="006466CB" w:rsidRPr="00E36D7F" w:rsidRDefault="006466CB" w:rsidP="005F2B85">
            <w:pPr>
              <w:rPr>
                <w:b/>
                <w:bCs/>
                <w:u w:val="single"/>
                <w:lang w:val="en-US"/>
              </w:rPr>
            </w:pPr>
            <w:r w:rsidRPr="00E36D7F">
              <w:rPr>
                <w:b/>
                <w:bCs/>
                <w:u w:val="single"/>
                <w:lang w:val="en-US"/>
              </w:rPr>
              <w:t>RAR</w:t>
            </w:r>
            <w:r>
              <w:rPr>
                <w:b/>
                <w:bCs/>
                <w:u w:val="single"/>
                <w:lang w:val="en-US"/>
              </w:rPr>
              <w:t xml:space="preserve"> bandwidth</w:t>
            </w:r>
            <w:r w:rsidR="00267B3E">
              <w:rPr>
                <w:b/>
                <w:bCs/>
                <w:u w:val="single"/>
                <w:lang w:val="en-US"/>
              </w:rPr>
              <w:t xml:space="preserve"> and Msg3 </w:t>
            </w:r>
            <w:r w:rsidR="001B3D5F">
              <w:rPr>
                <w:b/>
                <w:bCs/>
                <w:u w:val="single"/>
                <w:lang w:val="en-US"/>
              </w:rPr>
              <w:t>transmission time</w:t>
            </w:r>
          </w:p>
          <w:p w14:paraId="61218110" w14:textId="77777777" w:rsidR="006466CB" w:rsidRDefault="006466CB" w:rsidP="005F2B85">
            <w:pPr>
              <w:rPr>
                <w:lang w:val="en-US"/>
              </w:rPr>
            </w:pPr>
          </w:p>
          <w:p w14:paraId="1F80054D" w14:textId="28AB773F" w:rsidR="00C74191" w:rsidRPr="00116F05" w:rsidRDefault="00C74191" w:rsidP="00C74191">
            <w:pPr>
              <w:rPr>
                <w:highlight w:val="green"/>
                <w:lang w:val="en-US"/>
              </w:rPr>
            </w:pPr>
            <w:r w:rsidRPr="00116F05">
              <w:rPr>
                <w:rFonts w:hint="eastAsia"/>
                <w:highlight w:val="green"/>
                <w:lang w:val="en-US"/>
              </w:rPr>
              <w:t>Agreement</w:t>
            </w:r>
            <w:r w:rsidRPr="00116F05">
              <w:rPr>
                <w:highlight w:val="green"/>
                <w:lang w:val="en-US"/>
              </w:rPr>
              <w:t>:</w:t>
            </w:r>
            <w:r w:rsidR="0091685B">
              <w:rPr>
                <w:rFonts w:ascii="Times New Roman" w:hAnsi="Times New Roman"/>
                <w:szCs w:val="20"/>
                <w:lang w:val="en-US"/>
              </w:rPr>
              <w:t xml:space="preserve"> </w:t>
            </w:r>
            <w:r w:rsidR="0091685B">
              <w:rPr>
                <w:rFonts w:cs="Times"/>
                <w:color w:val="FF0000"/>
                <w:szCs w:val="20"/>
              </w:rPr>
              <w:t>[38.213]</w:t>
            </w:r>
          </w:p>
          <w:p w14:paraId="0D582023" w14:textId="77777777" w:rsidR="00C74191" w:rsidRPr="00116F05" w:rsidRDefault="00C74191" w:rsidP="00C74191">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08D584EF" w14:textId="77777777" w:rsidR="00C74191" w:rsidRPr="00116F05" w:rsidRDefault="00C74191" w:rsidP="00C74191">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02596A5E" w14:textId="77777777" w:rsidR="00C74191" w:rsidRPr="0041348D" w:rsidRDefault="00C74191" w:rsidP="00C74191">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3B524BB3" w14:textId="77777777" w:rsidR="00C74191" w:rsidRPr="0041348D" w:rsidRDefault="00C74191" w:rsidP="00C74191">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5F2EEAAB" w14:textId="77777777" w:rsidR="00C74191" w:rsidRPr="0041348D" w:rsidRDefault="00C74191" w:rsidP="00C74191">
            <w:pPr>
              <w:numPr>
                <w:ilvl w:val="2"/>
                <w:numId w:val="29"/>
              </w:numPr>
              <w:rPr>
                <w:rFonts w:ascii="Times New Roman" w:hAnsi="Times New Roman"/>
                <w:szCs w:val="20"/>
                <w:lang w:val="en-US"/>
              </w:rPr>
            </w:pPr>
            <w:r w:rsidRPr="00116F05">
              <w:rPr>
                <w:rFonts w:eastAsia="MS PGothic"/>
                <w:lang w:val="en-US" w:eastAsia="ja-JP"/>
              </w:rPr>
              <w:t>FFS: value(s) of X</w:t>
            </w:r>
          </w:p>
          <w:p w14:paraId="25ED8E65" w14:textId="77777777" w:rsidR="00C74191" w:rsidRPr="00116F05" w:rsidRDefault="00C74191" w:rsidP="00C74191">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257C7E3A" w14:textId="77777777" w:rsidR="00C74191" w:rsidRPr="00116F05" w:rsidRDefault="00C74191" w:rsidP="00C74191">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34034020" w14:textId="77777777" w:rsidR="00C74191" w:rsidRPr="003273FA" w:rsidRDefault="00C74191" w:rsidP="00C74191">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4A795511" w14:textId="0C65714F" w:rsidR="006466CB" w:rsidRPr="00074E7F" w:rsidRDefault="006466CB" w:rsidP="005F2B85">
            <w:pPr>
              <w:rPr>
                <w:lang w:val="en-US"/>
              </w:rPr>
            </w:pPr>
          </w:p>
          <w:p w14:paraId="2BC158C6" w14:textId="77777777" w:rsidR="006466CB" w:rsidRDefault="006466CB" w:rsidP="005F2B85">
            <w:pPr>
              <w:rPr>
                <w:lang w:val="en-US"/>
              </w:rPr>
            </w:pPr>
          </w:p>
          <w:p w14:paraId="3377777A" w14:textId="6203097E" w:rsidR="006466CB" w:rsidRPr="00C02013" w:rsidRDefault="00AE60A0" w:rsidP="005F2B85">
            <w:pPr>
              <w:rPr>
                <w:b/>
                <w:bCs/>
                <w:u w:val="single"/>
                <w:lang w:val="en-US"/>
              </w:rPr>
            </w:pPr>
            <w:r>
              <w:rPr>
                <w:b/>
                <w:bCs/>
                <w:u w:val="single"/>
                <w:lang w:val="en-US"/>
              </w:rPr>
              <w:t>Msg3</w:t>
            </w:r>
            <w:r w:rsidR="006466CB">
              <w:rPr>
                <w:b/>
                <w:bCs/>
                <w:u w:val="single"/>
                <w:lang w:val="en-US"/>
              </w:rPr>
              <w:t xml:space="preserve"> bandwidth</w:t>
            </w:r>
          </w:p>
          <w:p w14:paraId="092F4B1B" w14:textId="77777777" w:rsidR="006466CB" w:rsidRPr="00074E7F" w:rsidRDefault="006466CB" w:rsidP="005F2B85">
            <w:pPr>
              <w:rPr>
                <w:lang w:val="en-US"/>
              </w:rPr>
            </w:pPr>
          </w:p>
          <w:p w14:paraId="4C1BC83E" w14:textId="014D1704" w:rsidR="00AE60A0" w:rsidRPr="00116F05" w:rsidRDefault="00AE60A0" w:rsidP="00AE60A0">
            <w:pPr>
              <w:rPr>
                <w:highlight w:val="green"/>
                <w:lang w:val="en-US"/>
              </w:rPr>
            </w:pPr>
            <w:r w:rsidRPr="00116F05">
              <w:rPr>
                <w:highlight w:val="green"/>
                <w:lang w:val="en-US"/>
              </w:rPr>
              <w:t>Agreement:</w:t>
            </w:r>
            <w:r w:rsidR="0091685B">
              <w:rPr>
                <w:rFonts w:ascii="Times New Roman" w:hAnsi="Times New Roman"/>
                <w:szCs w:val="20"/>
                <w:lang w:val="en-US"/>
              </w:rPr>
              <w:t xml:space="preserve"> </w:t>
            </w:r>
            <w:r w:rsidR="0091685B">
              <w:rPr>
                <w:rFonts w:cs="Times"/>
                <w:color w:val="FF0000"/>
                <w:szCs w:val="20"/>
              </w:rPr>
              <w:t>[38.213]</w:t>
            </w:r>
          </w:p>
          <w:p w14:paraId="60DDD727" w14:textId="77777777" w:rsidR="00AE60A0" w:rsidRDefault="00AE60A0" w:rsidP="00AE60A0">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72C1C1BC" w14:textId="24C536F6" w:rsidR="00CB7E43" w:rsidRPr="001C15E4" w:rsidRDefault="00CB7E43" w:rsidP="00CB7E43">
            <w:pPr>
              <w:rPr>
                <w:rFonts w:eastAsia="SimSun"/>
                <w:lang w:val="en-US" w:eastAsia="zh-CN"/>
              </w:rPr>
            </w:pPr>
          </w:p>
        </w:tc>
      </w:tr>
    </w:tbl>
    <w:p w14:paraId="1065EC6C" w14:textId="77777777" w:rsidR="00104F89" w:rsidRDefault="00104F89" w:rsidP="00104F89"/>
    <w:p w14:paraId="312B9EA3" w14:textId="65B30684" w:rsidR="00104F89" w:rsidRDefault="00104F89" w:rsidP="00104F89">
      <w:r>
        <w:t>RAN1#112:</w:t>
      </w:r>
    </w:p>
    <w:p w14:paraId="71719DEA" w14:textId="77777777" w:rsidR="00104F89" w:rsidRDefault="00104F89" w:rsidP="00104F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04F89" w:rsidRPr="00322924" w14:paraId="2F54F380" w14:textId="77777777" w:rsidTr="00EC7250">
        <w:tc>
          <w:tcPr>
            <w:tcW w:w="9857" w:type="dxa"/>
            <w:shd w:val="clear" w:color="auto" w:fill="auto"/>
          </w:tcPr>
          <w:p w14:paraId="62CB57A8" w14:textId="77777777" w:rsidR="001B61F0" w:rsidRPr="00322924" w:rsidRDefault="00827200" w:rsidP="001B61F0">
            <w:pPr>
              <w:rPr>
                <w:rFonts w:ascii="Times New Roman" w:hAnsi="Times New Roman"/>
                <w:szCs w:val="20"/>
                <w:lang w:eastAsia="x-none"/>
              </w:rPr>
            </w:pPr>
            <w:hyperlink r:id="rId20" w:history="1">
              <w:r w:rsidR="001B61F0" w:rsidRPr="00322924">
                <w:rPr>
                  <w:rStyle w:val="Hyperlink"/>
                  <w:szCs w:val="20"/>
                  <w:lang w:eastAsia="x-none"/>
                </w:rPr>
                <w:t>R1-2301886</w:t>
              </w:r>
            </w:hyperlink>
            <w:r w:rsidR="001B61F0" w:rsidRPr="00322924">
              <w:rPr>
                <w:rFonts w:ascii="Times New Roman" w:hAnsi="Times New Roman"/>
                <w:szCs w:val="20"/>
                <w:lang w:eastAsia="x-none"/>
              </w:rPr>
              <w:tab/>
              <w:t>FL summary #1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2DEEACF6" w14:textId="77777777" w:rsidR="001B61F0" w:rsidRPr="00322924" w:rsidRDefault="00827200" w:rsidP="001B61F0">
            <w:pPr>
              <w:rPr>
                <w:rFonts w:ascii="Times New Roman" w:hAnsi="Times New Roman"/>
                <w:szCs w:val="20"/>
                <w:lang w:eastAsia="x-none"/>
              </w:rPr>
            </w:pPr>
            <w:hyperlink r:id="rId21" w:history="1">
              <w:r w:rsidR="001B61F0" w:rsidRPr="00322924">
                <w:rPr>
                  <w:rStyle w:val="Hyperlink"/>
                  <w:szCs w:val="20"/>
                  <w:lang w:eastAsia="x-none"/>
                </w:rPr>
                <w:t>R1-2301887</w:t>
              </w:r>
            </w:hyperlink>
            <w:r w:rsidR="001B61F0" w:rsidRPr="00322924">
              <w:rPr>
                <w:rFonts w:ascii="Times New Roman" w:hAnsi="Times New Roman"/>
                <w:szCs w:val="20"/>
                <w:lang w:eastAsia="x-none"/>
              </w:rPr>
              <w:tab/>
              <w:t>FL summary #2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386E268B" w14:textId="77777777" w:rsidR="001B61F0" w:rsidRPr="00322924" w:rsidRDefault="00827200" w:rsidP="001B61F0">
            <w:pPr>
              <w:rPr>
                <w:rFonts w:ascii="Times New Roman" w:hAnsi="Times New Roman"/>
                <w:szCs w:val="20"/>
                <w:lang w:eastAsia="x-none"/>
              </w:rPr>
            </w:pPr>
            <w:hyperlink r:id="rId22" w:history="1">
              <w:r w:rsidR="001B61F0" w:rsidRPr="00322924">
                <w:rPr>
                  <w:rStyle w:val="Hyperlink"/>
                  <w:szCs w:val="20"/>
                  <w:lang w:eastAsia="x-none"/>
                </w:rPr>
                <w:t>R1-2301888</w:t>
              </w:r>
            </w:hyperlink>
            <w:r w:rsidR="001B61F0" w:rsidRPr="00322924">
              <w:rPr>
                <w:rFonts w:ascii="Times New Roman" w:hAnsi="Times New Roman"/>
                <w:szCs w:val="20"/>
                <w:lang w:eastAsia="x-none"/>
              </w:rPr>
              <w:tab/>
              <w:t>FL summary #3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C97FC7" w14:textId="77777777" w:rsidR="001B61F0" w:rsidRPr="00322924" w:rsidRDefault="00827200" w:rsidP="001B61F0">
            <w:pPr>
              <w:rPr>
                <w:rFonts w:ascii="Times New Roman" w:hAnsi="Times New Roman"/>
                <w:szCs w:val="20"/>
                <w:lang w:eastAsia="x-none"/>
              </w:rPr>
            </w:pPr>
            <w:hyperlink r:id="rId23" w:history="1">
              <w:r w:rsidR="001B61F0" w:rsidRPr="00322924">
                <w:rPr>
                  <w:rStyle w:val="Hyperlink"/>
                  <w:szCs w:val="20"/>
                  <w:lang w:eastAsia="x-none"/>
                </w:rPr>
                <w:t>R1-2301889</w:t>
              </w:r>
            </w:hyperlink>
            <w:r w:rsidR="001B61F0" w:rsidRPr="00322924">
              <w:rPr>
                <w:rFonts w:ascii="Times New Roman" w:hAnsi="Times New Roman"/>
                <w:szCs w:val="20"/>
                <w:lang w:eastAsia="x-none"/>
              </w:rPr>
              <w:tab/>
              <w:t>FL summary #4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E75C85" w14:textId="48E3022F" w:rsidR="00104F89" w:rsidRDefault="00104F89" w:rsidP="00953DEA">
            <w:pPr>
              <w:rPr>
                <w:rFonts w:eastAsia="SimSun"/>
                <w:lang w:val="en-US" w:eastAsia="zh-CN"/>
              </w:rPr>
            </w:pPr>
          </w:p>
          <w:p w14:paraId="47D79B51" w14:textId="356E4EE3" w:rsidR="00CE2321" w:rsidRDefault="00CE2321" w:rsidP="00953DEA">
            <w:pPr>
              <w:rPr>
                <w:rFonts w:eastAsia="SimSun"/>
                <w:lang w:val="en-US" w:eastAsia="zh-CN"/>
              </w:rPr>
            </w:pPr>
          </w:p>
          <w:p w14:paraId="06191C71" w14:textId="77777777" w:rsidR="00CE2321" w:rsidRPr="009A24CF" w:rsidRDefault="00CE2321" w:rsidP="00CE2321">
            <w:pPr>
              <w:rPr>
                <w:b/>
                <w:bCs/>
                <w:u w:val="single"/>
                <w:lang w:val="en-US"/>
              </w:rPr>
            </w:pPr>
            <w:r w:rsidRPr="009A24CF">
              <w:rPr>
                <w:b/>
                <w:bCs/>
                <w:u w:val="single"/>
                <w:lang w:val="en-US"/>
              </w:rPr>
              <w:t>Initial BWP</w:t>
            </w:r>
          </w:p>
          <w:p w14:paraId="0C64D007" w14:textId="77777777" w:rsidR="00CE2321" w:rsidRPr="00322924" w:rsidRDefault="00CE2321" w:rsidP="00CE2321">
            <w:pPr>
              <w:rPr>
                <w:lang w:val="en-US"/>
              </w:rPr>
            </w:pPr>
          </w:p>
          <w:p w14:paraId="128D6022" w14:textId="4AAF5841"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sidR="00F24173">
              <w:rPr>
                <w:color w:val="FF0000"/>
              </w:rPr>
              <w:t xml:space="preserve"> (no spec impact)</w:t>
            </w:r>
          </w:p>
          <w:p w14:paraId="54ADA5AF" w14:textId="77777777"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additional separate initial DL/UL BWP specific to Rel-18 RedCap UEs is allowed to be configured by the SIB in the cell</w:t>
            </w:r>
            <w:r w:rsidRPr="00322924">
              <w:rPr>
                <w:rFonts w:ascii="Times New Roman" w:eastAsia="DengXian" w:hAnsi="Times New Roman"/>
                <w:szCs w:val="20"/>
                <w:lang w:val="en-US" w:eastAsia="zh-CN"/>
              </w:rPr>
              <w:t>”.</w:t>
            </w:r>
          </w:p>
          <w:p w14:paraId="63D539D9" w14:textId="77777777" w:rsidR="00CE2321" w:rsidRPr="00322924" w:rsidRDefault="00CE2321" w:rsidP="00953DEA">
            <w:pPr>
              <w:rPr>
                <w:rFonts w:eastAsia="SimSun"/>
                <w:lang w:val="en-US" w:eastAsia="zh-CN"/>
              </w:rPr>
            </w:pPr>
          </w:p>
          <w:p w14:paraId="77B5C54C" w14:textId="352B7830" w:rsidR="00322924" w:rsidRDefault="00322924" w:rsidP="00322924">
            <w:pPr>
              <w:rPr>
                <w:rFonts w:eastAsia="DengXian"/>
                <w:szCs w:val="22"/>
                <w:lang w:val="en-US" w:eastAsia="zh-CN"/>
              </w:rPr>
            </w:pPr>
          </w:p>
          <w:p w14:paraId="5FAEABD1" w14:textId="1D528187" w:rsidR="005B3D08" w:rsidRPr="005B3D08" w:rsidRDefault="005B3D08" w:rsidP="00322924">
            <w:pPr>
              <w:rPr>
                <w:rFonts w:eastAsia="DengXian"/>
                <w:b/>
                <w:bCs/>
                <w:szCs w:val="22"/>
                <w:u w:val="single"/>
                <w:lang w:val="en-US" w:eastAsia="zh-CN"/>
              </w:rPr>
            </w:pPr>
            <w:r w:rsidRPr="005B3D08">
              <w:rPr>
                <w:rFonts w:eastAsia="DengXian"/>
                <w:b/>
                <w:bCs/>
                <w:szCs w:val="22"/>
                <w:u w:val="single"/>
                <w:lang w:val="en-US" w:eastAsia="zh-CN"/>
              </w:rPr>
              <w:t>Number of PRBs</w:t>
            </w:r>
          </w:p>
          <w:p w14:paraId="013FCA66" w14:textId="77777777" w:rsidR="005B3D08" w:rsidRPr="00322924" w:rsidRDefault="005B3D08" w:rsidP="00322924">
            <w:pPr>
              <w:rPr>
                <w:rFonts w:eastAsia="DengXian"/>
                <w:szCs w:val="22"/>
                <w:lang w:val="en-US" w:eastAsia="zh-CN"/>
              </w:rPr>
            </w:pPr>
          </w:p>
          <w:p w14:paraId="135EEF92" w14:textId="508F3E9E" w:rsidR="00322924" w:rsidRPr="00322924" w:rsidRDefault="00322924" w:rsidP="00322924">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sidR="00477F39">
              <w:rPr>
                <w:rFonts w:eastAsia="DengXian"/>
                <w:szCs w:val="22"/>
                <w:highlight w:val="green"/>
                <w:lang w:val="en-US" w:eastAsia="zh-CN"/>
              </w:rPr>
              <w:t>:</w:t>
            </w:r>
            <w:r w:rsidR="008064D6">
              <w:rPr>
                <w:rFonts w:ascii="Times New Roman" w:hAnsi="Times New Roman"/>
                <w:szCs w:val="20"/>
                <w:lang w:val="en-US"/>
              </w:rPr>
              <w:t xml:space="preserve"> </w:t>
            </w:r>
            <w:r w:rsidR="008064D6">
              <w:rPr>
                <w:rFonts w:cs="Times"/>
                <w:color w:val="FF0000"/>
                <w:szCs w:val="20"/>
              </w:rPr>
              <w:t>[38.213]</w:t>
            </w:r>
          </w:p>
          <w:p w14:paraId="3C196A5D" w14:textId="77777777" w:rsidR="00322924" w:rsidRPr="00322924" w:rsidRDefault="00322924" w:rsidP="00322924">
            <w:pPr>
              <w:rPr>
                <w:lang w:val="en-US"/>
              </w:rPr>
            </w:pPr>
            <w:r w:rsidRPr="00322924">
              <w:rPr>
                <w:lang w:val="en-US"/>
              </w:rPr>
              <w:t>For UE BB bandwidth reduction, for PUSCH, select the following option for the maximum number of PRBs that the UE can transmit per slot or per hop, if applicable:</w:t>
            </w:r>
          </w:p>
          <w:p w14:paraId="36123FB6"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522FF5B" w14:textId="77777777" w:rsidR="00322924" w:rsidRPr="00322924" w:rsidRDefault="00322924" w:rsidP="00322924">
            <w:pPr>
              <w:rPr>
                <w:lang w:val="en-US"/>
              </w:rPr>
            </w:pPr>
            <w:r w:rsidRPr="00322924">
              <w:rPr>
                <w:lang w:val="en-US"/>
              </w:rPr>
              <w:t>For UE BB bandwidth reduction, for PDSCH (for both unicast and broadcast), select the following option for the maximum number of PRBs that the UE can process per slot:</w:t>
            </w:r>
          </w:p>
          <w:p w14:paraId="5AAB48E2"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817E5A2" w14:textId="77777777" w:rsidR="00322924" w:rsidRPr="00322924" w:rsidRDefault="00322924" w:rsidP="00322924">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7D16865" w14:textId="77777777" w:rsidR="00322924" w:rsidRPr="00322924" w:rsidRDefault="00322924" w:rsidP="00322924">
            <w:pPr>
              <w:rPr>
                <w:rFonts w:eastAsia="DengXian"/>
                <w:szCs w:val="22"/>
                <w:lang w:val="en-US" w:eastAsia="zh-CN"/>
              </w:rPr>
            </w:pPr>
          </w:p>
          <w:p w14:paraId="479EBDF0" w14:textId="3CBE9DA5" w:rsidR="00322924" w:rsidRDefault="00322924" w:rsidP="00322924">
            <w:pPr>
              <w:rPr>
                <w:rFonts w:eastAsia="DengXian"/>
                <w:szCs w:val="22"/>
                <w:lang w:val="en-US" w:eastAsia="zh-CN"/>
              </w:rPr>
            </w:pPr>
          </w:p>
          <w:p w14:paraId="19104386" w14:textId="77777777" w:rsidR="00AD3A6E" w:rsidRPr="000B118A" w:rsidRDefault="00AD3A6E" w:rsidP="00AD3A6E">
            <w:pPr>
              <w:rPr>
                <w:b/>
                <w:bCs/>
                <w:u w:val="single"/>
                <w:lang w:val="en-US"/>
              </w:rPr>
            </w:pPr>
            <w:r w:rsidRPr="000B118A">
              <w:rPr>
                <w:b/>
                <w:bCs/>
                <w:u w:val="single"/>
                <w:lang w:val="en-US"/>
              </w:rPr>
              <w:t>Paging bandwidth</w:t>
            </w:r>
          </w:p>
          <w:p w14:paraId="1FFB1D0F" w14:textId="77777777" w:rsidR="00AD3A6E" w:rsidRPr="00322924" w:rsidRDefault="00AD3A6E" w:rsidP="00AD3A6E">
            <w:pPr>
              <w:rPr>
                <w:lang w:val="en-US"/>
              </w:rPr>
            </w:pPr>
          </w:p>
          <w:p w14:paraId="7F9696D2" w14:textId="0314853A" w:rsidR="00AD3A6E" w:rsidRPr="00322924" w:rsidRDefault="00AD3A6E" w:rsidP="00AD3A6E">
            <w:pPr>
              <w:rPr>
                <w:highlight w:val="green"/>
                <w:lang w:val="en-US"/>
              </w:rPr>
            </w:pPr>
            <w:r w:rsidRPr="00322924">
              <w:rPr>
                <w:highlight w:val="green"/>
                <w:lang w:val="en-US"/>
              </w:rPr>
              <w:t>Agreement</w:t>
            </w:r>
            <w:r>
              <w:rPr>
                <w:highlight w:val="green"/>
                <w:lang w:val="en-US"/>
              </w:rPr>
              <w:t>:</w:t>
            </w:r>
            <w:r w:rsidR="008064D6">
              <w:rPr>
                <w:rFonts w:ascii="Times New Roman" w:hAnsi="Times New Roman"/>
                <w:szCs w:val="20"/>
                <w:lang w:val="en-US"/>
              </w:rPr>
              <w:t xml:space="preserve"> </w:t>
            </w:r>
            <w:r w:rsidR="008064D6">
              <w:rPr>
                <w:rFonts w:cs="Times"/>
                <w:color w:val="FF0000"/>
                <w:szCs w:val="20"/>
              </w:rPr>
              <w:t>[38.213]</w:t>
            </w:r>
          </w:p>
          <w:p w14:paraId="4F24F657" w14:textId="77777777" w:rsidR="00AD3A6E" w:rsidRPr="00322924" w:rsidRDefault="00AD3A6E" w:rsidP="00AD3A6E">
            <w:pPr>
              <w:rPr>
                <w:rFonts w:eastAsia="Microsoft YaHei UI"/>
                <w:lang w:val="en-US" w:eastAsia="zh-CN"/>
              </w:rPr>
            </w:pPr>
            <w:r w:rsidRPr="00322924">
              <w:rPr>
                <w:rFonts w:eastAsia="Microsoft YaHei UI"/>
                <w:lang w:val="en-US" w:eastAsia="zh-CN"/>
              </w:rPr>
              <w:t>Update the agreement for PDSCH paging with the clarification as follows:</w:t>
            </w:r>
          </w:p>
          <w:p w14:paraId="580B51C7" w14:textId="77777777" w:rsidR="00AD3A6E" w:rsidRPr="009B4DF1" w:rsidRDefault="00AD3A6E" w:rsidP="00AD3A6E">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454D27E5" w14:textId="77777777" w:rsidR="00AD3A6E" w:rsidRDefault="00AD3A6E" w:rsidP="00AD3A6E">
            <w:pPr>
              <w:tabs>
                <w:tab w:val="left" w:pos="720"/>
              </w:tabs>
              <w:rPr>
                <w:rFonts w:eastAsia="Microsoft YaHei UI"/>
                <w:color w:val="000000"/>
                <w:szCs w:val="22"/>
                <w:lang w:val="en-US" w:eastAsia="zh-CN"/>
              </w:rPr>
            </w:pPr>
          </w:p>
          <w:p w14:paraId="77B29522" w14:textId="77777777" w:rsidR="00AD3A6E" w:rsidRDefault="00AD3A6E" w:rsidP="00322924">
            <w:pPr>
              <w:rPr>
                <w:rFonts w:eastAsia="DengXian"/>
                <w:szCs w:val="22"/>
                <w:lang w:val="en-US" w:eastAsia="zh-CN"/>
              </w:rPr>
            </w:pPr>
          </w:p>
          <w:p w14:paraId="5B31D84D" w14:textId="7A9028D5" w:rsidR="00BD2781" w:rsidRPr="00BD2781" w:rsidRDefault="00BD2781" w:rsidP="00322924">
            <w:pPr>
              <w:rPr>
                <w:rFonts w:eastAsia="DengXian"/>
                <w:b/>
                <w:bCs/>
                <w:szCs w:val="22"/>
                <w:u w:val="single"/>
                <w:lang w:val="en-US" w:eastAsia="zh-CN"/>
              </w:rPr>
            </w:pPr>
            <w:r w:rsidRPr="00BD2781">
              <w:rPr>
                <w:rFonts w:eastAsia="DengXian"/>
                <w:b/>
                <w:bCs/>
                <w:szCs w:val="22"/>
                <w:u w:val="single"/>
                <w:lang w:val="en-US" w:eastAsia="zh-CN"/>
              </w:rPr>
              <w:t>RAR bandwidth</w:t>
            </w:r>
            <w:r w:rsidR="001B3D5F">
              <w:rPr>
                <w:rFonts w:eastAsia="DengXian"/>
                <w:b/>
                <w:bCs/>
                <w:szCs w:val="22"/>
                <w:u w:val="single"/>
                <w:lang w:val="en-US" w:eastAsia="zh-CN"/>
              </w:rPr>
              <w:t xml:space="preserve"> and Msg3 transmission time</w:t>
            </w:r>
          </w:p>
          <w:p w14:paraId="23F7E256" w14:textId="77777777" w:rsidR="00BD2781" w:rsidRPr="00322924" w:rsidRDefault="00BD2781" w:rsidP="00322924">
            <w:pPr>
              <w:rPr>
                <w:rFonts w:eastAsia="DengXian"/>
                <w:szCs w:val="22"/>
                <w:lang w:val="en-US" w:eastAsia="zh-CN"/>
              </w:rPr>
            </w:pPr>
          </w:p>
          <w:p w14:paraId="2FE97276" w14:textId="0AA73657" w:rsidR="00322924" w:rsidRPr="00322924" w:rsidRDefault="00322924" w:rsidP="00322924">
            <w:pPr>
              <w:rPr>
                <w:highlight w:val="green"/>
                <w:lang w:val="en-US"/>
              </w:rPr>
            </w:pPr>
            <w:r w:rsidRPr="00322924">
              <w:rPr>
                <w:highlight w:val="green"/>
                <w:lang w:val="en-US"/>
              </w:rPr>
              <w:t>Agreement</w:t>
            </w:r>
            <w:r w:rsidR="00477F39">
              <w:rPr>
                <w:highlight w:val="green"/>
                <w:lang w:val="en-US"/>
              </w:rPr>
              <w:t>:</w:t>
            </w:r>
            <w:r w:rsidR="00E05EE2">
              <w:rPr>
                <w:rFonts w:ascii="Times New Roman" w:hAnsi="Times New Roman"/>
                <w:szCs w:val="20"/>
                <w:lang w:val="en-US"/>
              </w:rPr>
              <w:t xml:space="preserve"> </w:t>
            </w:r>
            <w:r w:rsidR="00740569" w:rsidRPr="002050F7">
              <w:rPr>
                <w:color w:val="FF0000"/>
                <w:lang w:val="en-US"/>
              </w:rPr>
              <w:t>(</w:t>
            </w:r>
            <w:r w:rsidR="00740569" w:rsidRPr="002050F7">
              <w:rPr>
                <w:color w:val="FF0000"/>
              </w:rPr>
              <w:t>replaced by later agreement)</w:t>
            </w:r>
          </w:p>
          <w:p w14:paraId="5393C36C" w14:textId="2F205102" w:rsidR="005B3D08" w:rsidRPr="00322924" w:rsidRDefault="00322924" w:rsidP="005B3D08">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5B3D08" w:rsidRPr="00322924" w14:paraId="154AF82D" w14:textId="77777777" w:rsidTr="00045C12">
              <w:tc>
                <w:tcPr>
                  <w:tcW w:w="7924" w:type="dxa"/>
                  <w:shd w:val="clear" w:color="auto" w:fill="auto"/>
                </w:tcPr>
                <w:p w14:paraId="5CF132DC" w14:textId="77777777" w:rsidR="005B3D08" w:rsidRPr="00322924" w:rsidRDefault="005B3D08" w:rsidP="005B3D08">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2C38FEE9" w14:textId="77777777" w:rsidR="005B3D08" w:rsidRPr="00322924" w:rsidRDefault="005B3D08" w:rsidP="005B3D08">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2197F415" w14:textId="77777777" w:rsidR="005B3D08" w:rsidRPr="00322924" w:rsidRDefault="005B3D08" w:rsidP="005B3D08">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5D7B8F63" w14:textId="77777777" w:rsidR="005B3D08" w:rsidRPr="00322924" w:rsidRDefault="005B3D08" w:rsidP="005B3D08">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w:t>
                  </w:r>
                  <w:proofErr w:type="spellStart"/>
                  <w:r w:rsidRPr="00322924">
                    <w:rPr>
                      <w:rFonts w:eastAsia="MS PGothic"/>
                      <w:lang w:val="en-US" w:eastAsia="ja-JP"/>
                    </w:rPr>
                    <w:t>ms.</w:t>
                  </w:r>
                  <w:proofErr w:type="spellEnd"/>
                </w:p>
                <w:p w14:paraId="6838A6EC" w14:textId="77777777" w:rsidR="005B3D08" w:rsidRPr="00322924" w:rsidRDefault="005B3D08" w:rsidP="005B3D08">
                  <w:pPr>
                    <w:numPr>
                      <w:ilvl w:val="2"/>
                      <w:numId w:val="29"/>
                    </w:numPr>
                    <w:tabs>
                      <w:tab w:val="left" w:pos="2160"/>
                    </w:tabs>
                    <w:rPr>
                      <w:color w:val="000000"/>
                      <w:lang w:val="en-US"/>
                    </w:rPr>
                  </w:pPr>
                  <w:r w:rsidRPr="00322924">
                    <w:rPr>
                      <w:rFonts w:eastAsia="MS PGothic"/>
                      <w:color w:val="000000"/>
                      <w:lang w:val="en-US" w:eastAsia="ja-JP"/>
                    </w:rPr>
                    <w:t>FFS: value(s) of X</w:t>
                  </w:r>
                </w:p>
                <w:p w14:paraId="6068A365" w14:textId="77777777" w:rsidR="005B3D08" w:rsidRPr="00322924" w:rsidRDefault="005B3D08" w:rsidP="005B3D08">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2951369B" w14:textId="77777777" w:rsidR="005B3D08" w:rsidRPr="00322924" w:rsidRDefault="005B3D08" w:rsidP="005B3D08">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2BA894C7" w14:textId="77777777" w:rsidR="005B3D08" w:rsidRPr="00322924" w:rsidRDefault="005B3D08" w:rsidP="005B3D08">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5ADAC1D5" w14:textId="77777777" w:rsidR="005B3D08" w:rsidRPr="00322924" w:rsidRDefault="005B3D08" w:rsidP="005B3D08">
                  <w:pPr>
                    <w:tabs>
                      <w:tab w:val="left" w:pos="1440"/>
                    </w:tabs>
                    <w:rPr>
                      <w:lang w:val="en-US"/>
                    </w:rPr>
                  </w:pPr>
                </w:p>
              </w:tc>
            </w:tr>
          </w:tbl>
          <w:p w14:paraId="03F7690F" w14:textId="77777777" w:rsidR="00322924" w:rsidRPr="00322924" w:rsidRDefault="00322924" w:rsidP="00322924">
            <w:pPr>
              <w:tabs>
                <w:tab w:val="left" w:pos="720"/>
              </w:tabs>
              <w:rPr>
                <w:color w:val="000000"/>
                <w:lang w:val="en-US"/>
              </w:rPr>
            </w:pPr>
            <w:r w:rsidRPr="00322924">
              <w:rPr>
                <w:rFonts w:eastAsia="DengXian"/>
                <w:color w:val="000000"/>
                <w:lang w:val="en-US" w:eastAsia="zh-CN"/>
              </w:rPr>
              <w:t>For the “FFS: value(s) of X”</w:t>
            </w:r>
          </w:p>
          <w:p w14:paraId="458613E1" w14:textId="77777777" w:rsidR="00322924" w:rsidRPr="00322924" w:rsidRDefault="00322924" w:rsidP="00322924">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43B577C1" w14:textId="77777777" w:rsidR="00322924" w:rsidRPr="00322924" w:rsidRDefault="00322924" w:rsidP="00322924">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 xml:space="preserve">ote: Single Value pair for X is to </w:t>
            </w:r>
            <w:proofErr w:type="gramStart"/>
            <w:r w:rsidRPr="00322924">
              <w:rPr>
                <w:rFonts w:eastAsia="DengXian"/>
                <w:color w:val="000000"/>
                <w:lang w:val="en-US" w:eastAsia="zh-CN"/>
              </w:rPr>
              <w:t>selected</w:t>
            </w:r>
            <w:proofErr w:type="gramEnd"/>
            <w:r w:rsidRPr="00322924">
              <w:rPr>
                <w:rFonts w:eastAsia="DengXian"/>
                <w:color w:val="000000"/>
                <w:lang w:val="en-US" w:eastAsia="zh-CN"/>
              </w:rPr>
              <w:t xml:space="preserve"> for SCSs</w:t>
            </w:r>
          </w:p>
          <w:p w14:paraId="16BAF048" w14:textId="55A17F48" w:rsidR="00322924" w:rsidRDefault="00322924" w:rsidP="00322924">
            <w:pPr>
              <w:rPr>
                <w:lang w:val="en-US"/>
              </w:rPr>
            </w:pPr>
          </w:p>
          <w:p w14:paraId="057A1D3E" w14:textId="77777777" w:rsidR="00075DE4" w:rsidRDefault="00075DE4" w:rsidP="00075DE4">
            <w:pPr>
              <w:rPr>
                <w:lang w:val="en-US"/>
              </w:rPr>
            </w:pPr>
          </w:p>
          <w:p w14:paraId="38C0783D" w14:textId="267B0DB5" w:rsidR="00075DE4" w:rsidRPr="009B4DF1" w:rsidRDefault="00075DE4" w:rsidP="00075DE4">
            <w:pPr>
              <w:rPr>
                <w:b/>
                <w:bCs/>
                <w:u w:val="single"/>
                <w:lang w:val="en-US"/>
              </w:rPr>
            </w:pPr>
            <w:r w:rsidRPr="009B4DF1">
              <w:rPr>
                <w:b/>
                <w:bCs/>
                <w:u w:val="single"/>
                <w:lang w:val="en-US"/>
              </w:rPr>
              <w:t>MsgA bandwidth</w:t>
            </w:r>
          </w:p>
          <w:p w14:paraId="4AD19626" w14:textId="77777777" w:rsidR="00075DE4" w:rsidRPr="009B4DF1" w:rsidRDefault="00075DE4" w:rsidP="00075DE4">
            <w:pPr>
              <w:rPr>
                <w:lang w:val="en-US"/>
              </w:rPr>
            </w:pPr>
          </w:p>
          <w:p w14:paraId="657A0F69" w14:textId="0AEA1CFB" w:rsidR="00075DE4" w:rsidRPr="00322924" w:rsidRDefault="00075DE4" w:rsidP="00075DE4">
            <w:pPr>
              <w:rPr>
                <w:highlight w:val="green"/>
                <w:lang w:val="en-US"/>
              </w:rPr>
            </w:pPr>
            <w:r w:rsidRPr="00322924">
              <w:rPr>
                <w:highlight w:val="green"/>
                <w:lang w:val="en-US"/>
              </w:rPr>
              <w:t>Agreement</w:t>
            </w:r>
            <w:r>
              <w:rPr>
                <w:highlight w:val="green"/>
                <w:lang w:val="en-US"/>
              </w:rPr>
              <w:t>:</w:t>
            </w:r>
            <w:r w:rsidR="00381445">
              <w:rPr>
                <w:rFonts w:ascii="Times New Roman" w:hAnsi="Times New Roman"/>
                <w:szCs w:val="20"/>
                <w:lang w:val="en-US"/>
              </w:rPr>
              <w:t xml:space="preserve"> </w:t>
            </w:r>
            <w:r w:rsidR="00381445">
              <w:rPr>
                <w:rFonts w:cs="Times"/>
                <w:color w:val="FF0000"/>
                <w:szCs w:val="20"/>
              </w:rPr>
              <w:t>[38.213]</w:t>
            </w:r>
          </w:p>
          <w:p w14:paraId="16AE26A8" w14:textId="77777777" w:rsidR="00075DE4" w:rsidRDefault="00075DE4" w:rsidP="00075DE4">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20DCA02" w14:textId="77777777" w:rsidR="00075DE4" w:rsidRDefault="00075DE4" w:rsidP="00075DE4">
            <w:pPr>
              <w:rPr>
                <w:color w:val="000000"/>
                <w:lang w:val="en-US"/>
              </w:rPr>
            </w:pPr>
          </w:p>
          <w:p w14:paraId="560B736F" w14:textId="77777777" w:rsidR="00075DE4" w:rsidRDefault="00075DE4" w:rsidP="00075DE4">
            <w:pPr>
              <w:rPr>
                <w:color w:val="000000"/>
                <w:lang w:val="en-US"/>
              </w:rPr>
            </w:pPr>
          </w:p>
          <w:p w14:paraId="105858D2" w14:textId="33001D91" w:rsidR="00075DE4" w:rsidRPr="009B4DF1" w:rsidRDefault="00075DE4" w:rsidP="00075DE4">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28542E8E" w14:textId="77777777" w:rsidR="00075DE4" w:rsidRPr="00322924" w:rsidRDefault="00075DE4" w:rsidP="00075DE4">
            <w:pPr>
              <w:rPr>
                <w:lang w:val="en-US"/>
              </w:rPr>
            </w:pPr>
          </w:p>
          <w:p w14:paraId="408AD541" w14:textId="44B747AC" w:rsidR="00075DE4" w:rsidRPr="00322924" w:rsidRDefault="00075DE4" w:rsidP="00075DE4">
            <w:pPr>
              <w:rPr>
                <w:highlight w:val="darkYellow"/>
                <w:lang w:val="en-US"/>
              </w:rPr>
            </w:pPr>
            <w:r w:rsidRPr="00322924">
              <w:rPr>
                <w:highlight w:val="darkYellow"/>
                <w:lang w:val="en-US"/>
              </w:rPr>
              <w:t xml:space="preserve">Working </w:t>
            </w:r>
            <w:r w:rsidR="00B10F85">
              <w:rPr>
                <w:highlight w:val="darkYellow"/>
                <w:lang w:val="en-US"/>
              </w:rPr>
              <w:t>a</w:t>
            </w:r>
            <w:r w:rsidRPr="00322924">
              <w:rPr>
                <w:highlight w:val="darkYellow"/>
                <w:lang w:val="en-US"/>
              </w:rPr>
              <w:t>ssumption</w:t>
            </w:r>
            <w:r>
              <w:rPr>
                <w:highlight w:val="darkYellow"/>
                <w:lang w:val="en-US"/>
              </w:rPr>
              <w:t>:</w:t>
            </w:r>
            <w:r w:rsidR="00B63559">
              <w:rPr>
                <w:lang w:val="en-US"/>
              </w:rPr>
              <w:t xml:space="preserve"> </w:t>
            </w:r>
            <w:r w:rsidR="00B63559" w:rsidRPr="002050F7">
              <w:rPr>
                <w:color w:val="FF0000"/>
                <w:lang w:val="en-US"/>
              </w:rPr>
              <w:t>(</w:t>
            </w:r>
            <w:r w:rsidR="00B63559" w:rsidRPr="002050F7">
              <w:rPr>
                <w:color w:val="FF0000"/>
              </w:rPr>
              <w:t>replaced by later agreement)</w:t>
            </w:r>
          </w:p>
          <w:p w14:paraId="2923E606" w14:textId="77777777" w:rsidR="00075DE4" w:rsidRDefault="00075DE4" w:rsidP="00075DE4">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613C2BA0" w14:textId="77777777" w:rsidR="00075DE4" w:rsidRPr="009F6358" w:rsidRDefault="00075DE4" w:rsidP="00075DE4">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49D19F" w14:textId="2887E594" w:rsidR="00075DE4" w:rsidRDefault="00075DE4" w:rsidP="00322924">
            <w:pPr>
              <w:rPr>
                <w:lang w:val="en-US"/>
              </w:rPr>
            </w:pPr>
          </w:p>
          <w:p w14:paraId="007F2FD8" w14:textId="77777777" w:rsidR="00075DE4" w:rsidRDefault="00075DE4" w:rsidP="00322924">
            <w:pPr>
              <w:rPr>
                <w:lang w:val="en-US"/>
              </w:rPr>
            </w:pPr>
          </w:p>
          <w:p w14:paraId="68BA67D2" w14:textId="5C5CD038" w:rsidR="00725A4E" w:rsidRPr="00725A4E" w:rsidRDefault="00725A4E" w:rsidP="0032292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43FEDBA5" w14:textId="77777777" w:rsidR="00725A4E" w:rsidRPr="00322924" w:rsidRDefault="00725A4E" w:rsidP="00322924">
            <w:pPr>
              <w:rPr>
                <w:rFonts w:ascii="Times New Roman" w:eastAsia="DengXian" w:hAnsi="Times New Roman"/>
                <w:szCs w:val="20"/>
                <w:lang w:val="en-US" w:eastAsia="zh-CN"/>
              </w:rPr>
            </w:pPr>
          </w:p>
          <w:p w14:paraId="0583CD01" w14:textId="40481B6A" w:rsidR="00322924" w:rsidRPr="00322924" w:rsidRDefault="00322924" w:rsidP="00322924">
            <w:pPr>
              <w:rPr>
                <w:lang w:val="en-US"/>
              </w:rPr>
            </w:pPr>
            <w:r w:rsidRPr="00322924">
              <w:rPr>
                <w:lang w:val="en-US"/>
              </w:rPr>
              <w:t>Conclusion</w:t>
            </w:r>
            <w:r w:rsidR="00477F39">
              <w:rPr>
                <w:lang w:val="en-US"/>
              </w:rPr>
              <w:t>:</w:t>
            </w:r>
            <w:r w:rsidR="00F24173">
              <w:rPr>
                <w:color w:val="FF0000"/>
              </w:rPr>
              <w:t xml:space="preserve"> (no spec impact)</w:t>
            </w:r>
          </w:p>
          <w:p w14:paraId="4E88CA70" w14:textId="77777777" w:rsidR="009F6358" w:rsidRDefault="00322924" w:rsidP="00075DE4">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700C9FA2" w14:textId="70CAF90F" w:rsidR="00075DE4" w:rsidRPr="009F6358" w:rsidRDefault="00075DE4" w:rsidP="00075DE4">
            <w:pPr>
              <w:rPr>
                <w:lang w:val="en-US"/>
              </w:rPr>
            </w:pPr>
          </w:p>
        </w:tc>
      </w:tr>
    </w:tbl>
    <w:p w14:paraId="154A80EF" w14:textId="77777777" w:rsidR="003718D2" w:rsidRDefault="003718D2" w:rsidP="003718D2"/>
    <w:p w14:paraId="6641099E" w14:textId="4CC41090" w:rsidR="003718D2" w:rsidRDefault="003718D2" w:rsidP="003718D2">
      <w:r>
        <w:t>RAN1#112bis-e:</w:t>
      </w:r>
    </w:p>
    <w:p w14:paraId="681AE676" w14:textId="77777777" w:rsidR="003718D2" w:rsidRDefault="003718D2" w:rsidP="003718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18D2" w:rsidRPr="00322924" w14:paraId="3A0FA5FA" w14:textId="77777777" w:rsidTr="002C2576">
        <w:tc>
          <w:tcPr>
            <w:tcW w:w="9857" w:type="dxa"/>
            <w:shd w:val="clear" w:color="auto" w:fill="auto"/>
          </w:tcPr>
          <w:p w14:paraId="76DF34C0" w14:textId="3D1826D1" w:rsidR="003D77C2" w:rsidRPr="00322924" w:rsidRDefault="00827200" w:rsidP="003D77C2">
            <w:pPr>
              <w:rPr>
                <w:rFonts w:ascii="Times New Roman" w:hAnsi="Times New Roman"/>
                <w:szCs w:val="20"/>
                <w:lang w:eastAsia="x-none"/>
              </w:rPr>
            </w:pPr>
            <w:hyperlink r:id="rId24" w:history="1">
              <w:r w:rsidR="003D77C2">
                <w:rPr>
                  <w:rStyle w:val="Hyperlink"/>
                  <w:szCs w:val="20"/>
                  <w:lang w:eastAsia="x-none"/>
                </w:rPr>
                <w:t>R1-2303933</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1</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8D7C22" w14:textId="2F3C9EA2" w:rsidR="003D77C2" w:rsidRPr="00322924" w:rsidRDefault="00827200" w:rsidP="003D77C2">
            <w:pPr>
              <w:rPr>
                <w:rFonts w:ascii="Times New Roman" w:hAnsi="Times New Roman"/>
                <w:szCs w:val="20"/>
                <w:lang w:eastAsia="x-none"/>
              </w:rPr>
            </w:pPr>
            <w:hyperlink r:id="rId25" w:history="1">
              <w:r w:rsidR="003D77C2">
                <w:rPr>
                  <w:rStyle w:val="Hyperlink"/>
                  <w:szCs w:val="20"/>
                  <w:lang w:eastAsia="x-none"/>
                </w:rPr>
                <w:t>R1-2303934</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2</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366D1FB6" w14:textId="3379C7C9" w:rsidR="003D77C2" w:rsidRPr="00322924" w:rsidRDefault="00827200" w:rsidP="003D77C2">
            <w:pPr>
              <w:rPr>
                <w:rFonts w:ascii="Times New Roman" w:hAnsi="Times New Roman"/>
                <w:szCs w:val="20"/>
                <w:lang w:eastAsia="x-none"/>
              </w:rPr>
            </w:pPr>
            <w:hyperlink r:id="rId26" w:history="1">
              <w:r w:rsidR="003D77C2">
                <w:rPr>
                  <w:rStyle w:val="Hyperlink"/>
                  <w:szCs w:val="20"/>
                  <w:lang w:eastAsia="x-none"/>
                </w:rPr>
                <w:t>R1-2303935</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3</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68C9D2C4" w14:textId="2336C238" w:rsidR="003D77C2" w:rsidRPr="00322924" w:rsidRDefault="00827200" w:rsidP="003D77C2">
            <w:pPr>
              <w:rPr>
                <w:rFonts w:ascii="Times New Roman" w:hAnsi="Times New Roman"/>
                <w:szCs w:val="20"/>
                <w:lang w:eastAsia="x-none"/>
              </w:rPr>
            </w:pPr>
            <w:hyperlink r:id="rId27" w:history="1">
              <w:r w:rsidR="003D77C2">
                <w:rPr>
                  <w:rStyle w:val="Hyperlink"/>
                  <w:szCs w:val="20"/>
                  <w:lang w:eastAsia="x-none"/>
                </w:rPr>
                <w:t>R1-2303936</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4</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6F2514" w14:textId="024A8490" w:rsidR="00276773" w:rsidRPr="00322924" w:rsidRDefault="00827200" w:rsidP="00276773">
            <w:pPr>
              <w:rPr>
                <w:rFonts w:ascii="Times New Roman" w:hAnsi="Times New Roman"/>
                <w:szCs w:val="20"/>
                <w:lang w:eastAsia="x-none"/>
              </w:rPr>
            </w:pPr>
            <w:hyperlink r:id="rId28" w:history="1">
              <w:r w:rsidR="003D77C2">
                <w:rPr>
                  <w:rStyle w:val="Hyperlink"/>
                  <w:szCs w:val="20"/>
                  <w:lang w:eastAsia="x-none"/>
                </w:rPr>
                <w:t>R1-2303937</w:t>
              </w:r>
            </w:hyperlink>
            <w:r w:rsidR="00276773" w:rsidRPr="00322924">
              <w:rPr>
                <w:rFonts w:ascii="Times New Roman" w:hAnsi="Times New Roman"/>
                <w:szCs w:val="20"/>
                <w:lang w:eastAsia="x-none"/>
              </w:rPr>
              <w:tab/>
              <w:t>FL summary #</w:t>
            </w:r>
            <w:r w:rsidR="00276773">
              <w:rPr>
                <w:rFonts w:ascii="Times New Roman" w:hAnsi="Times New Roman"/>
                <w:szCs w:val="20"/>
                <w:lang w:eastAsia="x-none"/>
              </w:rPr>
              <w:t>5</w:t>
            </w:r>
            <w:r w:rsidR="00276773" w:rsidRPr="00322924">
              <w:rPr>
                <w:rFonts w:ascii="Times New Roman" w:hAnsi="Times New Roman"/>
                <w:szCs w:val="20"/>
                <w:lang w:eastAsia="x-none"/>
              </w:rPr>
              <w:t xml:space="preserve"> on Rel-18 RedCap UE complexity reduction</w:t>
            </w:r>
            <w:r w:rsidR="00276773" w:rsidRPr="00322924">
              <w:rPr>
                <w:rFonts w:ascii="Times New Roman" w:hAnsi="Times New Roman"/>
                <w:szCs w:val="20"/>
                <w:lang w:eastAsia="x-none"/>
              </w:rPr>
              <w:tab/>
            </w:r>
            <w:r w:rsidR="00276773" w:rsidRPr="00322924">
              <w:rPr>
                <w:rFonts w:ascii="Times New Roman" w:hAnsi="Times New Roman"/>
                <w:szCs w:val="20"/>
                <w:lang w:eastAsia="x-none"/>
              </w:rPr>
              <w:tab/>
              <w:t>Moderator (Ericsson)</w:t>
            </w:r>
          </w:p>
          <w:p w14:paraId="3465875D" w14:textId="48AA3F46" w:rsidR="003D77C2" w:rsidRPr="00322924" w:rsidRDefault="00827200" w:rsidP="003D77C2">
            <w:pPr>
              <w:rPr>
                <w:rFonts w:ascii="Times New Roman" w:hAnsi="Times New Roman"/>
                <w:szCs w:val="20"/>
                <w:lang w:eastAsia="x-none"/>
              </w:rPr>
            </w:pPr>
            <w:hyperlink r:id="rId29" w:history="1">
              <w:r w:rsidR="003D77C2">
                <w:rPr>
                  <w:rStyle w:val="Hyperlink"/>
                  <w:szCs w:val="20"/>
                  <w:lang w:eastAsia="x-none"/>
                </w:rPr>
                <w:t>R1-2304261</w:t>
              </w:r>
            </w:hyperlink>
            <w:r w:rsidR="003D77C2" w:rsidRPr="00322924">
              <w:rPr>
                <w:rFonts w:ascii="Times New Roman" w:hAnsi="Times New Roman"/>
                <w:szCs w:val="20"/>
                <w:lang w:eastAsia="x-none"/>
              </w:rPr>
              <w:tab/>
              <w:t xml:space="preserve">FL summary </w:t>
            </w:r>
            <w:r w:rsidR="003D77C2">
              <w:rPr>
                <w:rFonts w:ascii="Times New Roman" w:hAnsi="Times New Roman"/>
                <w:szCs w:val="20"/>
                <w:lang w:eastAsia="x-none"/>
              </w:rPr>
              <w:t>#6</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24B3B8A0" w14:textId="77777777" w:rsidR="003718D2" w:rsidRPr="00276773" w:rsidRDefault="003718D2" w:rsidP="002C2576">
            <w:pPr>
              <w:rPr>
                <w:rFonts w:eastAsia="SimSun"/>
                <w:lang w:eastAsia="zh-CN"/>
              </w:rPr>
            </w:pPr>
          </w:p>
          <w:p w14:paraId="1DBEA779" w14:textId="77777777" w:rsidR="003718D2" w:rsidRDefault="003718D2" w:rsidP="002C2576">
            <w:pPr>
              <w:rPr>
                <w:rFonts w:eastAsia="SimSun"/>
                <w:lang w:val="en-US" w:eastAsia="zh-CN"/>
              </w:rPr>
            </w:pPr>
          </w:p>
          <w:p w14:paraId="59CA6A81" w14:textId="35A73C4D" w:rsidR="003718D2" w:rsidRPr="000B118A" w:rsidRDefault="002D151F" w:rsidP="002C2576">
            <w:pPr>
              <w:rPr>
                <w:b/>
                <w:bCs/>
                <w:u w:val="single"/>
                <w:lang w:val="en-US"/>
              </w:rPr>
            </w:pPr>
            <w:r>
              <w:rPr>
                <w:b/>
                <w:bCs/>
                <w:u w:val="single"/>
                <w:lang w:val="en-US"/>
              </w:rPr>
              <w:t>SIB1/OSI</w:t>
            </w:r>
            <w:r w:rsidR="003718D2" w:rsidRPr="000B118A">
              <w:rPr>
                <w:b/>
                <w:bCs/>
                <w:u w:val="single"/>
                <w:lang w:val="en-US"/>
              </w:rPr>
              <w:t xml:space="preserve"> bandwidth</w:t>
            </w:r>
          </w:p>
          <w:p w14:paraId="4564B6D9" w14:textId="77777777" w:rsidR="003718D2" w:rsidRPr="00322924" w:rsidRDefault="003718D2" w:rsidP="002C2576">
            <w:pPr>
              <w:rPr>
                <w:lang w:val="en-US"/>
              </w:rPr>
            </w:pPr>
          </w:p>
          <w:p w14:paraId="28C29CAE" w14:textId="22818F1D" w:rsidR="002D151F" w:rsidRPr="00322924" w:rsidRDefault="002D151F" w:rsidP="002D151F">
            <w:pPr>
              <w:rPr>
                <w:highlight w:val="green"/>
                <w:lang w:val="en-US"/>
              </w:rPr>
            </w:pPr>
            <w:r w:rsidRPr="00322924">
              <w:rPr>
                <w:highlight w:val="green"/>
                <w:lang w:val="en-US"/>
              </w:rPr>
              <w:t>Agreement</w:t>
            </w:r>
            <w:r>
              <w:rPr>
                <w:highlight w:val="green"/>
                <w:lang w:val="en-US"/>
              </w:rPr>
              <w:t>:</w:t>
            </w:r>
            <w:r w:rsidR="00EF085E">
              <w:rPr>
                <w:rFonts w:ascii="Times New Roman" w:hAnsi="Times New Roman"/>
                <w:szCs w:val="20"/>
                <w:lang w:val="en-US"/>
              </w:rPr>
              <w:t xml:space="preserve"> </w:t>
            </w:r>
            <w:r w:rsidR="00EF085E">
              <w:rPr>
                <w:rFonts w:cs="Times"/>
                <w:color w:val="FF0000"/>
                <w:szCs w:val="20"/>
              </w:rPr>
              <w:t>[38.213]</w:t>
            </w:r>
          </w:p>
          <w:p w14:paraId="1B0132D2" w14:textId="77777777" w:rsidR="002D151F" w:rsidRPr="002D151F" w:rsidRDefault="002D151F" w:rsidP="002D151F">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1807646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6EA298A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6EC7407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6D001FF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A8B19D2" w14:textId="7A003EFB" w:rsidR="003718D2" w:rsidRDefault="003718D2" w:rsidP="002C2576">
            <w:pPr>
              <w:rPr>
                <w:color w:val="000000"/>
                <w:lang w:val="en-US"/>
              </w:rPr>
            </w:pPr>
          </w:p>
          <w:p w14:paraId="767D179F" w14:textId="38001317" w:rsidR="000E2F46" w:rsidRDefault="000E2F46" w:rsidP="002C2576">
            <w:pPr>
              <w:rPr>
                <w:color w:val="000000"/>
                <w:lang w:val="en-US"/>
              </w:rPr>
            </w:pPr>
          </w:p>
          <w:p w14:paraId="0F9FC85B" w14:textId="5EE2B51A" w:rsidR="000E2F46" w:rsidRPr="00BD2781" w:rsidRDefault="00EC1F1C" w:rsidP="000E2F46">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7FD5FD08" w14:textId="77777777" w:rsidR="000E2F46" w:rsidRPr="00322924" w:rsidRDefault="000E2F46" w:rsidP="000E2F46">
            <w:pPr>
              <w:rPr>
                <w:rFonts w:eastAsia="DengXian"/>
                <w:szCs w:val="22"/>
                <w:lang w:val="en-US" w:eastAsia="zh-CN"/>
              </w:rPr>
            </w:pPr>
          </w:p>
          <w:p w14:paraId="4F592207" w14:textId="45B878F1" w:rsidR="000E2F46" w:rsidRPr="00322924" w:rsidRDefault="000E2F46" w:rsidP="000E2F46">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27456A3B" w14:textId="77777777" w:rsidR="000E2F46" w:rsidRPr="000E2F46" w:rsidRDefault="000E2F46" w:rsidP="000E2F46">
            <w:pPr>
              <w:rPr>
                <w:color w:val="000000"/>
                <w:lang w:val="en-US"/>
              </w:rPr>
            </w:pPr>
            <w:r w:rsidRPr="000E2F46">
              <w:rPr>
                <w:color w:val="000000"/>
                <w:lang w:val="en-US"/>
              </w:rPr>
              <w:t>Down-select one among the following options in RAN1#113:</w:t>
            </w:r>
          </w:p>
          <w:p w14:paraId="2D091E38" w14:textId="77777777" w:rsidR="000E2F46" w:rsidRPr="000E2F46" w:rsidRDefault="000E2F46" w:rsidP="000E2F46">
            <w:pPr>
              <w:numPr>
                <w:ilvl w:val="0"/>
                <w:numId w:val="35"/>
              </w:numPr>
              <w:rPr>
                <w:color w:val="000000"/>
                <w:lang w:val="en-US"/>
              </w:rPr>
            </w:pPr>
            <w:r w:rsidRPr="000E2F46">
              <w:rPr>
                <w:color w:val="000000"/>
                <w:lang w:val="en-US"/>
              </w:rPr>
              <w:t>Option 1:</w:t>
            </w:r>
          </w:p>
          <w:p w14:paraId="51D91A71"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10D84190"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5357E2FD"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6DABEE28"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77DC6419"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5CF8FEC1" w14:textId="77777777" w:rsidR="000E2F46" w:rsidRPr="000E2F46" w:rsidRDefault="000E2F46" w:rsidP="000E2F46">
            <w:pPr>
              <w:numPr>
                <w:ilvl w:val="0"/>
                <w:numId w:val="35"/>
              </w:numPr>
              <w:rPr>
                <w:color w:val="000000"/>
                <w:lang w:val="en-US"/>
              </w:rPr>
            </w:pPr>
            <w:r w:rsidRPr="000E2F46">
              <w:rPr>
                <w:color w:val="000000"/>
                <w:lang w:val="en-US"/>
              </w:rPr>
              <w:t>Option 2:</w:t>
            </w:r>
          </w:p>
          <w:p w14:paraId="57520CB3"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01BE2006"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5DF365B"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0F353966"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07E7BDAC"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60642B20" w14:textId="77777777" w:rsidR="000E2F46" w:rsidRPr="000E2F46" w:rsidRDefault="000E2F46" w:rsidP="000E2F46">
            <w:pPr>
              <w:numPr>
                <w:ilvl w:val="0"/>
                <w:numId w:val="35"/>
              </w:numPr>
              <w:rPr>
                <w:color w:val="000000"/>
                <w:lang w:val="en-US"/>
              </w:rPr>
            </w:pPr>
            <w:r w:rsidRPr="000E2F46">
              <w:rPr>
                <w:color w:val="000000"/>
                <w:lang w:val="en-US"/>
              </w:rPr>
              <w:t>Option 3:</w:t>
            </w:r>
          </w:p>
          <w:p w14:paraId="7DD75AF0" w14:textId="77777777" w:rsidR="000E2F46" w:rsidRPr="000E2F46" w:rsidRDefault="000E2F46" w:rsidP="000E2F46">
            <w:pPr>
              <w:numPr>
                <w:ilvl w:val="1"/>
                <w:numId w:val="35"/>
              </w:numPr>
              <w:rPr>
                <w:color w:val="000000"/>
                <w:lang w:val="en-US"/>
              </w:rPr>
            </w:pPr>
            <w:r w:rsidRPr="000E2F46">
              <w:rPr>
                <w:color w:val="000000"/>
                <w:lang w:val="en-US"/>
              </w:rPr>
              <w:t>For the “FFS: value(s) of X”,</w:t>
            </w:r>
          </w:p>
          <w:p w14:paraId="49C8B41B" w14:textId="77777777" w:rsidR="000E2F46" w:rsidRPr="000E2F46" w:rsidRDefault="000E2F46" w:rsidP="000E2F46">
            <w:pPr>
              <w:numPr>
                <w:ilvl w:val="2"/>
                <w:numId w:val="35"/>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33B240A8" w14:textId="77777777" w:rsidR="000E2F46" w:rsidRPr="000E2F46" w:rsidRDefault="000E2F46" w:rsidP="000E2F46">
            <w:pPr>
              <w:numPr>
                <w:ilvl w:val="2"/>
                <w:numId w:val="35"/>
              </w:numPr>
              <w:rPr>
                <w:color w:val="000000"/>
                <w:lang w:val="en-US"/>
              </w:rPr>
            </w:pPr>
            <w:r w:rsidRPr="000E2F46">
              <w:rPr>
                <w:color w:val="FF0000"/>
                <w:lang w:val="en-US"/>
              </w:rPr>
              <w:t>FFS</w:t>
            </w:r>
            <w:r w:rsidRPr="000E2F46">
              <w:rPr>
                <w:color w:val="000000"/>
                <w:lang w:val="en-US"/>
              </w:rPr>
              <w:t>: Whether legacy default TDRA table and Δ are reused.</w:t>
            </w:r>
          </w:p>
          <w:p w14:paraId="5867467F" w14:textId="77777777" w:rsidR="000E2F46" w:rsidRPr="000E2F46" w:rsidRDefault="000E2F46" w:rsidP="000E2F46">
            <w:pPr>
              <w:numPr>
                <w:ilvl w:val="1"/>
                <w:numId w:val="35"/>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0D084B55" w14:textId="77777777" w:rsidR="000E2F46" w:rsidRPr="000E2F46" w:rsidRDefault="000E2F46" w:rsidP="000E2F46">
            <w:pPr>
              <w:numPr>
                <w:ilvl w:val="2"/>
                <w:numId w:val="35"/>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123EC383" w14:textId="77777777" w:rsidR="000E2F46" w:rsidRPr="000E2F46" w:rsidRDefault="000E2F46" w:rsidP="000E2F46">
            <w:pPr>
              <w:numPr>
                <w:ilvl w:val="0"/>
                <w:numId w:val="35"/>
              </w:numPr>
              <w:rPr>
                <w:color w:val="000000"/>
                <w:lang w:val="en-US"/>
              </w:rPr>
            </w:pPr>
            <w:r w:rsidRPr="000E2F46">
              <w:rPr>
                <w:color w:val="000000"/>
                <w:lang w:val="en-US"/>
              </w:rPr>
              <w:t>Option 4:</w:t>
            </w:r>
          </w:p>
          <w:p w14:paraId="0CDF44F2"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6C64AEE9"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6D9706EB" w14:textId="77777777" w:rsidR="000E2F46" w:rsidRPr="000E2F46" w:rsidRDefault="000E2F46" w:rsidP="000E2F46">
            <w:pPr>
              <w:numPr>
                <w:ilvl w:val="2"/>
                <w:numId w:val="34"/>
              </w:numPr>
              <w:rPr>
                <w:color w:val="000000"/>
                <w:lang w:val="en-US"/>
              </w:rPr>
            </w:pPr>
            <w:r w:rsidRPr="000E2F46">
              <w:rPr>
                <w:color w:val="000000"/>
                <w:lang w:val="en-US"/>
              </w:rPr>
              <w:lastRenderedPageBreak/>
              <w:t>Note: Legacy default TDRA table and Δ are reused.</w:t>
            </w:r>
          </w:p>
          <w:p w14:paraId="55F16353"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87C4E08"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75E93B95" w14:textId="137799CF" w:rsidR="000E2F46" w:rsidRDefault="000E2F46" w:rsidP="002C2576">
            <w:pPr>
              <w:rPr>
                <w:color w:val="000000"/>
                <w:lang w:val="en-US"/>
              </w:rPr>
            </w:pPr>
          </w:p>
          <w:p w14:paraId="7EE47C2D" w14:textId="45908A6F" w:rsidR="00E27A21" w:rsidRPr="00322924" w:rsidRDefault="00E27A21" w:rsidP="00E27A21">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0BDD1730" w14:textId="77777777" w:rsidR="00E27A21" w:rsidRPr="00E27A21" w:rsidRDefault="00E27A21" w:rsidP="00E27A21">
            <w:pPr>
              <w:rPr>
                <w:color w:val="000000"/>
                <w:lang w:val="en-US"/>
              </w:rPr>
            </w:pPr>
            <w:r w:rsidRPr="00E27A21">
              <w:rPr>
                <w:color w:val="000000"/>
                <w:lang w:val="en-US"/>
              </w:rPr>
              <w:t>The potential timeline relaxations for the following cases are FFS:</w:t>
            </w:r>
          </w:p>
          <w:p w14:paraId="3BCF49F4" w14:textId="77777777" w:rsidR="00E27A21" w:rsidRPr="00E27A21" w:rsidRDefault="00E27A21" w:rsidP="00E27A21">
            <w:pPr>
              <w:numPr>
                <w:ilvl w:val="0"/>
                <w:numId w:val="36"/>
              </w:numPr>
              <w:rPr>
                <w:color w:val="000000"/>
                <w:lang w:val="en-US"/>
              </w:rPr>
            </w:pPr>
            <w:r w:rsidRPr="00E27A21">
              <w:rPr>
                <w:color w:val="000000"/>
                <w:lang w:val="en-US"/>
              </w:rPr>
              <w:t>For 2-step RACH:</w:t>
            </w:r>
          </w:p>
          <w:p w14:paraId="1A54F45A" w14:textId="77777777" w:rsidR="00E27A21" w:rsidRPr="00E27A21" w:rsidRDefault="00E27A21" w:rsidP="00E27A21">
            <w:pPr>
              <w:numPr>
                <w:ilvl w:val="1"/>
                <w:numId w:val="36"/>
              </w:numPr>
              <w:rPr>
                <w:color w:val="000000"/>
                <w:lang w:val="en-US"/>
              </w:rPr>
            </w:pPr>
            <w:r w:rsidRPr="00E27A21">
              <w:rPr>
                <w:color w:val="000000"/>
                <w:lang w:val="en-US"/>
              </w:rPr>
              <w:t xml:space="preserve">Case 2a: Between reception of </w:t>
            </w:r>
            <w:proofErr w:type="spellStart"/>
            <w:r w:rsidRPr="00E27A21">
              <w:rPr>
                <w:color w:val="000000"/>
                <w:lang w:val="en-US"/>
              </w:rPr>
              <w:t>fallbackRAR</w:t>
            </w:r>
            <w:proofErr w:type="spellEnd"/>
            <w:r w:rsidRPr="00E27A21">
              <w:rPr>
                <w:color w:val="000000"/>
                <w:lang w:val="en-US"/>
              </w:rPr>
              <w:t xml:space="preserve"> and transmission of Msg3</w:t>
            </w:r>
          </w:p>
          <w:p w14:paraId="482EEAF3" w14:textId="77777777" w:rsidR="00E27A21" w:rsidRPr="00E27A21" w:rsidRDefault="00E27A21" w:rsidP="00E27A21">
            <w:pPr>
              <w:numPr>
                <w:ilvl w:val="1"/>
                <w:numId w:val="36"/>
              </w:numPr>
              <w:rPr>
                <w:color w:val="000000"/>
                <w:lang w:val="en-US"/>
              </w:rPr>
            </w:pPr>
            <w:r w:rsidRPr="00E27A21">
              <w:rPr>
                <w:color w:val="000000"/>
                <w:lang w:val="en-US"/>
              </w:rPr>
              <w:t xml:space="preserve">Case 2b: Between reception of </w:t>
            </w:r>
            <w:proofErr w:type="spellStart"/>
            <w:r w:rsidRPr="00E27A21">
              <w:rPr>
                <w:color w:val="000000"/>
                <w:lang w:val="en-US"/>
              </w:rPr>
              <w:t>successRAR</w:t>
            </w:r>
            <w:proofErr w:type="spellEnd"/>
            <w:r w:rsidRPr="00E27A21">
              <w:rPr>
                <w:color w:val="000000"/>
                <w:lang w:val="en-US"/>
              </w:rPr>
              <w:t xml:space="preserve"> and transmission of corresponding HARQ-ACK</w:t>
            </w:r>
          </w:p>
          <w:p w14:paraId="4AF84657" w14:textId="77777777" w:rsidR="00E27A21" w:rsidRPr="00E27A21" w:rsidRDefault="00E27A21" w:rsidP="00E27A21">
            <w:pPr>
              <w:numPr>
                <w:ilvl w:val="0"/>
                <w:numId w:val="36"/>
              </w:numPr>
              <w:rPr>
                <w:color w:val="000000"/>
                <w:lang w:val="en-US"/>
              </w:rPr>
            </w:pPr>
            <w:r w:rsidRPr="00E27A21">
              <w:rPr>
                <w:color w:val="000000"/>
                <w:lang w:val="en-US"/>
              </w:rPr>
              <w:t>For 4-step RACH:</w:t>
            </w:r>
          </w:p>
          <w:p w14:paraId="31AF5E2F" w14:textId="77777777" w:rsidR="00E27A21" w:rsidRPr="00E27A21" w:rsidRDefault="00E27A21" w:rsidP="00E27A21">
            <w:pPr>
              <w:numPr>
                <w:ilvl w:val="1"/>
                <w:numId w:val="36"/>
              </w:numPr>
              <w:rPr>
                <w:color w:val="000000"/>
                <w:lang w:val="en-US"/>
              </w:rPr>
            </w:pPr>
            <w:r w:rsidRPr="00E27A21">
              <w:rPr>
                <w:color w:val="000000"/>
                <w:lang w:val="en-US"/>
              </w:rPr>
              <w:t>Case 4a: Between reception of RAR PDSCH in which UE does not correctly receive the transport block and upcoming transmission of PRACH</w:t>
            </w:r>
          </w:p>
          <w:p w14:paraId="2FBCFE1A" w14:textId="77777777" w:rsidR="00E27A21" w:rsidRPr="00E27A21" w:rsidRDefault="00E27A21" w:rsidP="00E27A21">
            <w:pPr>
              <w:numPr>
                <w:ilvl w:val="1"/>
                <w:numId w:val="36"/>
              </w:numPr>
              <w:rPr>
                <w:color w:val="000000"/>
                <w:lang w:val="en-US"/>
              </w:rPr>
            </w:pPr>
            <w:r w:rsidRPr="00E27A21">
              <w:rPr>
                <w:color w:val="000000"/>
                <w:lang w:val="en-US"/>
              </w:rPr>
              <w:t>Case 4b: Between reception of RAR with RAPID which is not associated with the corresponding PRACH transmission and upcoming transmission of PRACH</w:t>
            </w:r>
          </w:p>
          <w:p w14:paraId="6E545504" w14:textId="2C24ACA2" w:rsidR="00E27A21" w:rsidRPr="000E2F46" w:rsidRDefault="00E27A21" w:rsidP="002C2576">
            <w:pPr>
              <w:rPr>
                <w:color w:val="000000"/>
                <w:lang w:val="en-US"/>
              </w:rPr>
            </w:pPr>
          </w:p>
          <w:p w14:paraId="256A8361" w14:textId="77777777" w:rsidR="003718D2" w:rsidRDefault="003718D2" w:rsidP="002C2576">
            <w:pPr>
              <w:rPr>
                <w:color w:val="000000"/>
                <w:lang w:val="en-US"/>
              </w:rPr>
            </w:pPr>
          </w:p>
          <w:p w14:paraId="023EDDE9" w14:textId="77777777" w:rsidR="003718D2" w:rsidRPr="009B4DF1" w:rsidRDefault="003718D2" w:rsidP="002C2576">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40D3D390" w14:textId="3B3E6EF3" w:rsidR="003718D2" w:rsidRDefault="003718D2" w:rsidP="002C2576">
            <w:pPr>
              <w:rPr>
                <w:lang w:val="en-US"/>
              </w:rPr>
            </w:pPr>
          </w:p>
          <w:p w14:paraId="4961B110" w14:textId="45A857E2" w:rsidR="00C56C9A" w:rsidRPr="00C56C9A" w:rsidRDefault="00C56C9A" w:rsidP="00C56C9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sidR="004857E9">
              <w:rPr>
                <w:rFonts w:ascii="Times New Roman" w:hAnsi="Times New Roman"/>
                <w:szCs w:val="20"/>
                <w:lang w:val="en-US"/>
              </w:rPr>
              <w:t xml:space="preserve"> </w:t>
            </w:r>
            <w:r w:rsidR="004857E9">
              <w:rPr>
                <w:rFonts w:cs="Times"/>
                <w:color w:val="FF0000"/>
                <w:szCs w:val="20"/>
              </w:rPr>
              <w:t>[38.213]</w:t>
            </w:r>
          </w:p>
          <w:p w14:paraId="65332F53" w14:textId="7097F61B" w:rsidR="00C56C9A" w:rsidRPr="00C56C9A" w:rsidRDefault="00C56C9A" w:rsidP="002C2576">
            <w:pPr>
              <w:rPr>
                <w:bCs/>
                <w:lang w:val="en-US"/>
              </w:rPr>
            </w:pPr>
            <w:r w:rsidRPr="00C56C9A">
              <w:rPr>
                <w:bCs/>
                <w:lang w:val="en-US"/>
              </w:rPr>
              <w:t>Confirm the following working assumption by assuming that Msg3 indication is available</w:t>
            </w:r>
            <w:r w:rsidR="00CC3DDF">
              <w:rPr>
                <w:bCs/>
                <w:lang w:val="en-US"/>
              </w:rPr>
              <w:t>:</w:t>
            </w:r>
          </w:p>
          <w:p w14:paraId="4B2E08C1" w14:textId="77777777" w:rsidR="003718D2" w:rsidRDefault="003718D2" w:rsidP="002C2576">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4012AA95" w14:textId="77777777" w:rsidR="003718D2" w:rsidRPr="009F6358" w:rsidRDefault="003718D2" w:rsidP="002C2576">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726E122" w14:textId="6CCC488A" w:rsidR="003718D2" w:rsidRDefault="003718D2" w:rsidP="002C2576">
            <w:pPr>
              <w:rPr>
                <w:lang w:val="en-US"/>
              </w:rPr>
            </w:pPr>
          </w:p>
          <w:p w14:paraId="683E3B06" w14:textId="1BEB0A34" w:rsidR="00D815F8" w:rsidRPr="00F917D2" w:rsidRDefault="00D815F8" w:rsidP="00D815F8">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sidR="00FB1DB7">
              <w:rPr>
                <w:rFonts w:ascii="Times New Roman" w:hAnsi="Times New Roman"/>
                <w:szCs w:val="20"/>
                <w:lang w:val="en-US"/>
              </w:rPr>
              <w:t xml:space="preserve"> </w:t>
            </w:r>
            <w:r w:rsidR="00FB1DB7">
              <w:rPr>
                <w:rFonts w:cs="Times"/>
                <w:color w:val="FF0000"/>
                <w:szCs w:val="20"/>
              </w:rPr>
              <w:t>(LS)</w:t>
            </w:r>
          </w:p>
          <w:p w14:paraId="366B4400" w14:textId="77777777" w:rsidR="00D815F8" w:rsidRPr="00F917D2" w:rsidRDefault="00D815F8" w:rsidP="00D815F8">
            <w:pPr>
              <w:rPr>
                <w:lang w:eastAsia="x-none"/>
              </w:rPr>
            </w:pPr>
            <w:r w:rsidRPr="00F917D2">
              <w:rPr>
                <w:lang w:eastAsia="x-none"/>
              </w:rPr>
              <w:t xml:space="preserve">[Draft] LS </w:t>
            </w:r>
            <w:hyperlink r:id="rId30" w:history="1">
              <w:r w:rsidRPr="00F917D2">
                <w:rPr>
                  <w:rStyle w:val="Hyperlink"/>
                </w:rPr>
                <w:t>R1-2304258</w:t>
              </w:r>
            </w:hyperlink>
            <w:r w:rsidRPr="00F917D2">
              <w:rPr>
                <w:lang w:eastAsia="x-none"/>
              </w:rPr>
              <w:t xml:space="preserve"> is endorsed in principle with changing “to specify” to “to consider”.</w:t>
            </w:r>
          </w:p>
          <w:p w14:paraId="4C1C8047" w14:textId="77777777" w:rsidR="00D815F8" w:rsidRDefault="00D815F8" w:rsidP="00D815F8">
            <w:pPr>
              <w:rPr>
                <w:rFonts w:eastAsia="DengXian"/>
                <w:lang w:eastAsia="zh-CN"/>
              </w:rPr>
            </w:pPr>
            <w:r w:rsidRPr="00F917D2">
              <w:rPr>
                <w:rFonts w:eastAsia="DengXian"/>
                <w:lang w:eastAsia="zh-CN"/>
              </w:rPr>
              <w:t xml:space="preserve">Final LS </w:t>
            </w:r>
            <w:hyperlink r:id="rId31" w:history="1">
              <w:r w:rsidRPr="007C0019">
                <w:rPr>
                  <w:rStyle w:val="Hyperlink"/>
                </w:rPr>
                <w:t>R1-2304262</w:t>
              </w:r>
            </w:hyperlink>
            <w:r w:rsidRPr="00F917D2">
              <w:rPr>
                <w:rFonts w:eastAsia="DengXian"/>
                <w:lang w:eastAsia="zh-CN"/>
              </w:rPr>
              <w:t xml:space="preserve"> is endorsed</w:t>
            </w:r>
          </w:p>
          <w:p w14:paraId="7407BF2E" w14:textId="77777777" w:rsidR="00D815F8" w:rsidRDefault="00D815F8" w:rsidP="002C2576">
            <w:pPr>
              <w:rPr>
                <w:lang w:val="en-US"/>
              </w:rPr>
            </w:pPr>
          </w:p>
          <w:p w14:paraId="1997A860" w14:textId="77777777" w:rsidR="003718D2" w:rsidRDefault="003718D2" w:rsidP="002C2576">
            <w:pPr>
              <w:rPr>
                <w:lang w:val="en-US"/>
              </w:rPr>
            </w:pPr>
          </w:p>
          <w:p w14:paraId="6A23283D" w14:textId="77777777" w:rsidR="003718D2" w:rsidRPr="00725A4E" w:rsidRDefault="003718D2" w:rsidP="002C2576">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61CBA34B" w14:textId="454BA721" w:rsidR="003718D2" w:rsidRPr="00621218" w:rsidRDefault="003718D2" w:rsidP="002C2576">
            <w:pPr>
              <w:rPr>
                <w:rFonts w:ascii="Times New Roman" w:eastAsia="DengXian" w:hAnsi="Times New Roman"/>
                <w:szCs w:val="20"/>
                <w:lang w:val="en-US" w:eastAsia="zh-CN"/>
              </w:rPr>
            </w:pPr>
          </w:p>
          <w:p w14:paraId="4E887EC4" w14:textId="747237D9"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sidR="00F24173">
              <w:rPr>
                <w:color w:val="FF0000"/>
              </w:rPr>
              <w:t xml:space="preserve"> (no spec impact)</w:t>
            </w:r>
          </w:p>
          <w:p w14:paraId="6573FC58" w14:textId="77777777"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2DA49F5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F81077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FFS: Msg4 PDSCH scheduled by TC-RNTI case</w:t>
            </w:r>
          </w:p>
          <w:p w14:paraId="3B6558E2" w14:textId="77777777" w:rsidR="003718D2" w:rsidRPr="009F6358" w:rsidRDefault="003718D2" w:rsidP="00621218">
            <w:pPr>
              <w:rPr>
                <w:lang w:val="en-US"/>
              </w:rPr>
            </w:pPr>
          </w:p>
        </w:tc>
      </w:tr>
    </w:tbl>
    <w:p w14:paraId="7653E0C2" w14:textId="77777777" w:rsidR="00B25749" w:rsidRDefault="00B25749" w:rsidP="00B25749"/>
    <w:p w14:paraId="0AE2650C" w14:textId="69298F87" w:rsidR="00B25749" w:rsidRDefault="00B25749" w:rsidP="00B25749">
      <w:r>
        <w:t>RAN1#113:</w:t>
      </w:r>
    </w:p>
    <w:p w14:paraId="2A4B267F" w14:textId="77777777" w:rsidR="00B25749" w:rsidRDefault="00B25749" w:rsidP="00B257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25749" w:rsidRPr="00322924" w14:paraId="0751CE53" w14:textId="77777777" w:rsidTr="001B1585">
        <w:tc>
          <w:tcPr>
            <w:tcW w:w="9857" w:type="dxa"/>
            <w:shd w:val="clear" w:color="auto" w:fill="auto"/>
          </w:tcPr>
          <w:p w14:paraId="09411B0E" w14:textId="77777777" w:rsidR="009E3EB8" w:rsidRPr="008C5519" w:rsidRDefault="00827200" w:rsidP="009E3EB8">
            <w:pPr>
              <w:rPr>
                <w:rFonts w:ascii="Times New Roman" w:hAnsi="Times New Roman"/>
                <w:szCs w:val="20"/>
                <w:lang w:eastAsia="x-none"/>
              </w:rPr>
            </w:pPr>
            <w:hyperlink r:id="rId32" w:history="1">
              <w:r w:rsidR="009E3EB8">
                <w:rPr>
                  <w:rStyle w:val="Hyperlink"/>
                  <w:szCs w:val="20"/>
                  <w:lang w:eastAsia="x-none"/>
                </w:rPr>
                <w:t>R1-2305956</w:t>
              </w:r>
            </w:hyperlink>
            <w:r w:rsidR="009E3EB8">
              <w:rPr>
                <w:rFonts w:ascii="Times New Roman" w:hAnsi="Times New Roman"/>
                <w:szCs w:val="20"/>
                <w:lang w:eastAsia="x-none"/>
              </w:rPr>
              <w:tab/>
            </w:r>
            <w:r w:rsidR="009E3EB8" w:rsidRPr="008C5519">
              <w:rPr>
                <w:rFonts w:ascii="Times New Roman" w:hAnsi="Times New Roman"/>
                <w:szCs w:val="20"/>
                <w:lang w:eastAsia="x-none"/>
              </w:rPr>
              <w:t xml:space="preserve">FL summary #1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21B7A588" w14:textId="77777777" w:rsidR="009E3EB8" w:rsidRPr="008C5519" w:rsidRDefault="00827200" w:rsidP="009E3EB8">
            <w:pPr>
              <w:rPr>
                <w:rFonts w:ascii="Times New Roman" w:hAnsi="Times New Roman"/>
                <w:szCs w:val="20"/>
                <w:lang w:eastAsia="x-none"/>
              </w:rPr>
            </w:pPr>
            <w:hyperlink r:id="rId33" w:history="1">
              <w:r w:rsidR="009E3EB8">
                <w:rPr>
                  <w:rStyle w:val="Hyperlink"/>
                  <w:szCs w:val="20"/>
                  <w:lang w:eastAsia="x-none"/>
                </w:rPr>
                <w:t>R1-2305957</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2</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1D5603C9" w14:textId="77777777" w:rsidR="009E3EB8" w:rsidRPr="008C5519" w:rsidRDefault="00827200" w:rsidP="009E3EB8">
            <w:pPr>
              <w:rPr>
                <w:rFonts w:ascii="Times New Roman" w:hAnsi="Times New Roman"/>
                <w:szCs w:val="20"/>
                <w:lang w:eastAsia="x-none"/>
              </w:rPr>
            </w:pPr>
            <w:hyperlink r:id="rId34" w:history="1">
              <w:r w:rsidR="009E3EB8">
                <w:rPr>
                  <w:rStyle w:val="Hyperlink"/>
                  <w:szCs w:val="20"/>
                  <w:lang w:eastAsia="x-none"/>
                </w:rPr>
                <w:t>R1-2305958</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3</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07DC0466" w14:textId="77777777" w:rsidR="009E3EB8" w:rsidRPr="008C5519" w:rsidRDefault="00827200" w:rsidP="009E3EB8">
            <w:pPr>
              <w:rPr>
                <w:rFonts w:ascii="Times New Roman" w:hAnsi="Times New Roman"/>
                <w:szCs w:val="20"/>
                <w:lang w:eastAsia="x-none"/>
              </w:rPr>
            </w:pPr>
            <w:hyperlink r:id="rId35" w:history="1">
              <w:r w:rsidR="009E3EB8">
                <w:rPr>
                  <w:rStyle w:val="Hyperlink"/>
                  <w:szCs w:val="20"/>
                  <w:lang w:eastAsia="x-none"/>
                </w:rPr>
                <w:t>R1-2305959</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4</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40BA0193" w14:textId="7D8FB6BB" w:rsidR="00B25749" w:rsidRDefault="00B25749" w:rsidP="001B1585">
            <w:pPr>
              <w:rPr>
                <w:rFonts w:eastAsia="SimSun"/>
                <w:lang w:eastAsia="zh-CN"/>
              </w:rPr>
            </w:pPr>
          </w:p>
          <w:p w14:paraId="0D62232A" w14:textId="08EBC639" w:rsidR="00B25749" w:rsidRDefault="00B25749" w:rsidP="001B1585">
            <w:pPr>
              <w:rPr>
                <w:rFonts w:eastAsia="SimSun"/>
                <w:lang w:eastAsia="zh-CN"/>
              </w:rPr>
            </w:pPr>
          </w:p>
          <w:p w14:paraId="63D9096D" w14:textId="77777777" w:rsidR="00B25749" w:rsidRPr="00BD2781" w:rsidRDefault="00B25749" w:rsidP="00B25749">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184B94E2" w14:textId="12F7D9DC" w:rsidR="00B25749" w:rsidRDefault="00B25749" w:rsidP="00B25749">
            <w:pPr>
              <w:rPr>
                <w:rFonts w:eastAsia="DengXian"/>
                <w:szCs w:val="22"/>
                <w:lang w:val="en-US" w:eastAsia="zh-CN"/>
              </w:rPr>
            </w:pPr>
          </w:p>
          <w:p w14:paraId="496D7B4D" w14:textId="22DD1AF3" w:rsidR="00B25749" w:rsidRPr="00B25749" w:rsidRDefault="00B25749" w:rsidP="00B25749">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sidR="009B1C76">
              <w:rPr>
                <w:rFonts w:cs="Times"/>
                <w:color w:val="FF0000"/>
                <w:szCs w:val="20"/>
              </w:rPr>
              <w:t>[38.213, 38.321, 38.331]</w:t>
            </w:r>
          </w:p>
          <w:p w14:paraId="43AD8937" w14:textId="77777777" w:rsidR="00B25749" w:rsidRPr="0080198B" w:rsidRDefault="00B25749" w:rsidP="00B25749">
            <w:pPr>
              <w:numPr>
                <w:ilvl w:val="0"/>
                <w:numId w:val="35"/>
              </w:numPr>
              <w:rPr>
                <w:lang w:val="en-US"/>
              </w:rPr>
            </w:pPr>
            <w:r w:rsidRPr="0080198B">
              <w:rPr>
                <w:lang w:val="en-US"/>
              </w:rPr>
              <w:t>For the “FFS: value(s) of X”,</w:t>
            </w:r>
          </w:p>
          <w:p w14:paraId="7375E86E" w14:textId="77777777" w:rsidR="00B25749" w:rsidRPr="0080198B" w:rsidRDefault="00B25749" w:rsidP="00B25749">
            <w:pPr>
              <w:numPr>
                <w:ilvl w:val="1"/>
                <w:numId w:val="35"/>
              </w:numPr>
              <w:rPr>
                <w:lang w:val="en-US"/>
              </w:rPr>
            </w:pPr>
            <w:r w:rsidRPr="0080198B">
              <w:rPr>
                <w:lang w:val="en-US"/>
              </w:rPr>
              <w:t>X = 1/0.5 ms for 15/30 kHz SCS</w:t>
            </w:r>
          </w:p>
          <w:p w14:paraId="0D62C1EB" w14:textId="77777777" w:rsidR="00B25749" w:rsidRPr="0080198B" w:rsidRDefault="00B25749" w:rsidP="00B25749">
            <w:pPr>
              <w:numPr>
                <w:ilvl w:val="0"/>
                <w:numId w:val="35"/>
              </w:numPr>
              <w:rPr>
                <w:lang w:val="en-US"/>
              </w:rPr>
            </w:pPr>
            <w:r w:rsidRPr="0080198B">
              <w:rPr>
                <w:lang w:val="en-US"/>
              </w:rPr>
              <w:t>Legacy default TDRA table and Δ are reused.</w:t>
            </w:r>
          </w:p>
          <w:p w14:paraId="20B614E3" w14:textId="77777777" w:rsidR="00B25749" w:rsidRPr="0080198B" w:rsidRDefault="00B25749" w:rsidP="00B25749">
            <w:pPr>
              <w:numPr>
                <w:ilvl w:val="0"/>
                <w:numId w:val="35"/>
              </w:numPr>
              <w:rPr>
                <w:lang w:val="en-US"/>
              </w:rPr>
            </w:pPr>
            <w:r w:rsidRPr="0080198B">
              <w:rPr>
                <w:lang w:val="en-US"/>
              </w:rPr>
              <w:t>A network-configurable additional separate early indication in Msg1 for Rel-18 eRedCap UEs is supported.</w:t>
            </w:r>
          </w:p>
          <w:p w14:paraId="044C0B01" w14:textId="77777777" w:rsidR="00B25749" w:rsidRPr="0080198B" w:rsidRDefault="00B25749" w:rsidP="00B25749">
            <w:pPr>
              <w:numPr>
                <w:ilvl w:val="1"/>
                <w:numId w:val="35"/>
              </w:numPr>
              <w:rPr>
                <w:lang w:val="en-US"/>
              </w:rPr>
            </w:pPr>
            <w:r w:rsidRPr="0080198B">
              <w:rPr>
                <w:lang w:val="en-US"/>
              </w:rPr>
              <w:t>When Msg1 indication for Rel-18 eRedCap UEs is configured, it is used by Rel-18 eRedCap UEs (with or without UE BB bandwidth reduction).</w:t>
            </w:r>
          </w:p>
          <w:p w14:paraId="744EE43A" w14:textId="77777777" w:rsidR="00B25749" w:rsidRPr="0080198B" w:rsidRDefault="00B25749" w:rsidP="00B25749">
            <w:pPr>
              <w:numPr>
                <w:ilvl w:val="0"/>
                <w:numId w:val="35"/>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11966E1F" w14:textId="77777777" w:rsidR="00B25749" w:rsidRPr="0080198B" w:rsidRDefault="00B25749" w:rsidP="00B25749">
            <w:pPr>
              <w:numPr>
                <w:ilvl w:val="1"/>
                <w:numId w:val="35"/>
              </w:numPr>
              <w:rPr>
                <w:lang w:val="en-US"/>
              </w:rPr>
            </w:pPr>
            <w:r w:rsidRPr="0080198B">
              <w:rPr>
                <w:lang w:val="en-US"/>
              </w:rPr>
              <w:t xml:space="preserve">Note: Rel-18 eRedCap UEs will be differentiated from Rel-17 RedCap UEs based on Msg3 of Rel-18 </w:t>
            </w:r>
            <w:r w:rsidRPr="0080198B">
              <w:rPr>
                <w:lang w:val="en-US"/>
              </w:rPr>
              <w:lastRenderedPageBreak/>
              <w:t>eRedCap UEs.</w:t>
            </w:r>
          </w:p>
          <w:p w14:paraId="530B6836" w14:textId="77777777" w:rsidR="00B25749" w:rsidRPr="0080198B" w:rsidRDefault="00B25749" w:rsidP="00B25749">
            <w:pPr>
              <w:numPr>
                <w:ilvl w:val="0"/>
                <w:numId w:val="35"/>
              </w:numPr>
              <w:rPr>
                <w:lang w:val="en-US"/>
              </w:rPr>
            </w:pPr>
            <w:r w:rsidRPr="0080198B">
              <w:rPr>
                <w:lang w:val="en-US"/>
              </w:rPr>
              <w:t>Additional early indication in MsgA PRACH is not supported.</w:t>
            </w:r>
          </w:p>
          <w:p w14:paraId="58202284" w14:textId="024AA2A9" w:rsidR="00B25749" w:rsidRDefault="00B25749" w:rsidP="001B1585">
            <w:pPr>
              <w:rPr>
                <w:rFonts w:eastAsia="SimSun"/>
                <w:lang w:val="en-US" w:eastAsia="zh-CN"/>
              </w:rPr>
            </w:pPr>
          </w:p>
          <w:p w14:paraId="63A7DF12" w14:textId="1AE1AD91" w:rsidR="00CA64F6" w:rsidRPr="00C100C0" w:rsidRDefault="00CA64F6" w:rsidP="00CA64F6">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3A258EEB" w14:textId="77777777" w:rsidR="00CA64F6" w:rsidRPr="00C100C0" w:rsidRDefault="00CA64F6" w:rsidP="00CA64F6">
            <w:pPr>
              <w:numPr>
                <w:ilvl w:val="0"/>
                <w:numId w:val="35"/>
              </w:numPr>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14:paraId="4DE8B2AC" w14:textId="77777777" w:rsidR="00CA64F6" w:rsidRPr="00CA64F6" w:rsidRDefault="00CA64F6" w:rsidP="00CA64F6">
            <w:pPr>
              <w:numPr>
                <w:ilvl w:val="1"/>
                <w:numId w:val="35"/>
              </w:numPr>
              <w:rPr>
                <w:lang w:val="en-US"/>
              </w:rPr>
            </w:pPr>
            <w:r w:rsidRPr="00CA64F6">
              <w:rPr>
                <w:lang w:val="en-US"/>
              </w:rPr>
              <w:t>Case 4a: Between reception of RAR PDSCH in which UE does not correctly receive the transport block and upcoming transmission of PRACH</w:t>
            </w:r>
          </w:p>
          <w:p w14:paraId="731B6080" w14:textId="77777777" w:rsidR="00CA64F6" w:rsidRPr="00CA64F6" w:rsidRDefault="00CA64F6" w:rsidP="00CA64F6">
            <w:pPr>
              <w:numPr>
                <w:ilvl w:val="1"/>
                <w:numId w:val="35"/>
              </w:numPr>
              <w:rPr>
                <w:lang w:val="en-US"/>
              </w:rPr>
            </w:pPr>
            <w:r w:rsidRPr="00CA64F6">
              <w:rPr>
                <w:lang w:val="en-US"/>
              </w:rPr>
              <w:t>Case 4b: Between reception of RAR with RAPID which is not associated with the corresponding PRACH transmission and upcoming transmission of PRACH</w:t>
            </w:r>
          </w:p>
          <w:p w14:paraId="044EF208" w14:textId="77777777" w:rsidR="00CA64F6" w:rsidRDefault="00CA64F6" w:rsidP="001B1585">
            <w:pPr>
              <w:rPr>
                <w:rFonts w:eastAsia="SimSun"/>
                <w:lang w:val="en-US" w:eastAsia="zh-CN"/>
              </w:rPr>
            </w:pPr>
          </w:p>
          <w:p w14:paraId="75DEDDB1" w14:textId="01EBBF3F" w:rsidR="0037197E" w:rsidRDefault="0037197E" w:rsidP="001B1585">
            <w:pPr>
              <w:rPr>
                <w:rFonts w:eastAsia="SimSun"/>
                <w:lang w:val="en-US" w:eastAsia="zh-CN"/>
              </w:rPr>
            </w:pPr>
          </w:p>
          <w:p w14:paraId="4CC1B3A1" w14:textId="6920D222" w:rsidR="0037197E" w:rsidRPr="00BD2781" w:rsidRDefault="00740569" w:rsidP="0037197E">
            <w:pPr>
              <w:rPr>
                <w:rFonts w:eastAsia="DengXian"/>
                <w:b/>
                <w:bCs/>
                <w:szCs w:val="22"/>
                <w:u w:val="single"/>
                <w:lang w:val="en-US" w:eastAsia="zh-CN"/>
              </w:rPr>
            </w:pPr>
            <w:r>
              <w:rPr>
                <w:rFonts w:eastAsia="DengXian"/>
                <w:b/>
                <w:bCs/>
                <w:szCs w:val="22"/>
                <w:u w:val="single"/>
                <w:lang w:val="en-US" w:eastAsia="zh-CN"/>
              </w:rPr>
              <w:t xml:space="preserve">MsgB bandwidth and </w:t>
            </w:r>
            <w:r w:rsidR="0037197E">
              <w:rPr>
                <w:rFonts w:eastAsia="DengXian"/>
                <w:b/>
                <w:bCs/>
                <w:szCs w:val="22"/>
                <w:u w:val="single"/>
                <w:lang w:val="en-US" w:eastAsia="zh-CN"/>
              </w:rPr>
              <w:t>2-step RACH</w:t>
            </w:r>
            <w:r>
              <w:rPr>
                <w:rFonts w:eastAsia="DengXian"/>
                <w:b/>
                <w:bCs/>
                <w:szCs w:val="22"/>
                <w:u w:val="single"/>
                <w:lang w:val="en-US" w:eastAsia="zh-CN"/>
              </w:rPr>
              <w:t xml:space="preserve"> timeline</w:t>
            </w:r>
          </w:p>
          <w:p w14:paraId="4C1495C0" w14:textId="77777777" w:rsidR="0037197E" w:rsidRDefault="0037197E" w:rsidP="001B1585">
            <w:pPr>
              <w:rPr>
                <w:rFonts w:eastAsia="SimSun"/>
                <w:lang w:val="en-US" w:eastAsia="zh-CN"/>
              </w:rPr>
            </w:pPr>
          </w:p>
          <w:p w14:paraId="00020F7C" w14:textId="015690DB" w:rsidR="0037197E" w:rsidRPr="0037197E" w:rsidRDefault="0037197E" w:rsidP="001B1585">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2A1313A6" w14:textId="77777777" w:rsidR="0037197E" w:rsidRPr="0037197E" w:rsidRDefault="0037197E" w:rsidP="0037197E">
            <w:pPr>
              <w:rPr>
                <w:rFonts w:eastAsia="SimSun"/>
                <w:lang w:val="en-US" w:eastAsia="zh-CN"/>
              </w:rPr>
            </w:pPr>
            <w:r w:rsidRPr="0037197E">
              <w:rPr>
                <w:rFonts w:eastAsia="SimSun"/>
                <w:lang w:val="en-US" w:eastAsia="zh-CN"/>
              </w:rPr>
              <w:t>For UE BB bandwidth reduction, for 2-step RACH, assuming that MsgA PUSCH indication is transmitted:</w:t>
            </w:r>
          </w:p>
          <w:p w14:paraId="38E58D97" w14:textId="58EF8947" w:rsidR="0037197E" w:rsidRPr="0037197E" w:rsidRDefault="0037197E" w:rsidP="0037197E">
            <w:pPr>
              <w:numPr>
                <w:ilvl w:val="0"/>
                <w:numId w:val="39"/>
              </w:numPr>
              <w:rPr>
                <w:rFonts w:eastAsia="SimSun"/>
                <w:lang w:val="en-US" w:eastAsia="zh-CN"/>
              </w:rPr>
            </w:pPr>
            <w:r w:rsidRPr="0037197E">
              <w:rPr>
                <w:rFonts w:eastAsia="SimSun"/>
                <w:lang w:val="en-US" w:eastAsia="zh-CN"/>
              </w:rPr>
              <w:t>The bandwidth of a MsgB scheduled with MSGB-RNTI should be limited in a similar way as Msg2.</w:t>
            </w:r>
          </w:p>
          <w:p w14:paraId="59759BDE" w14:textId="7872428E" w:rsidR="0037197E" w:rsidRPr="0037197E" w:rsidRDefault="0037197E" w:rsidP="0037197E">
            <w:pPr>
              <w:numPr>
                <w:ilvl w:val="1"/>
                <w:numId w:val="39"/>
              </w:numPr>
              <w:rPr>
                <w:rFonts w:eastAsia="SimSun"/>
                <w:lang w:val="en-US" w:eastAsia="zh-CN"/>
              </w:rPr>
            </w:pPr>
            <w:r w:rsidRPr="0037197E">
              <w:rPr>
                <w:rFonts w:eastAsia="SimSun"/>
                <w:lang w:val="en-US" w:eastAsia="zh-CN"/>
              </w:rPr>
              <w:t>The same timeline relaxation as for the Msg2-Msg3 timeline (i.e., 1 slot for Msg2 PDSCH larger than 25 PRBs for 15 kHz SCS and 12 PRBs for 30 kHz SCS) applies at least for the following cases:</w:t>
            </w:r>
          </w:p>
          <w:p w14:paraId="0FE96E77" w14:textId="527032A7" w:rsidR="0037197E" w:rsidRPr="0037197E" w:rsidRDefault="0037197E" w:rsidP="0037197E">
            <w:pPr>
              <w:numPr>
                <w:ilvl w:val="2"/>
                <w:numId w:val="39"/>
              </w:numPr>
              <w:rPr>
                <w:rFonts w:eastAsia="SimSun"/>
                <w:lang w:val="en-US" w:eastAsia="zh-CN"/>
              </w:rPr>
            </w:pPr>
            <w:r w:rsidRPr="0037197E">
              <w:rPr>
                <w:rFonts w:eastAsia="SimSun"/>
                <w:lang w:val="en-US" w:eastAsia="zh-CN"/>
              </w:rPr>
              <w:t xml:space="preserve">Case 2a: Between reception of </w:t>
            </w:r>
            <w:proofErr w:type="spellStart"/>
            <w:r w:rsidRPr="0037197E">
              <w:rPr>
                <w:rFonts w:eastAsia="SimSun"/>
                <w:lang w:val="en-US" w:eastAsia="zh-CN"/>
              </w:rPr>
              <w:t>fallbackRAR</w:t>
            </w:r>
            <w:proofErr w:type="spellEnd"/>
            <w:r w:rsidRPr="0037197E">
              <w:rPr>
                <w:rFonts w:eastAsia="SimSun"/>
                <w:lang w:val="en-US" w:eastAsia="zh-CN"/>
              </w:rPr>
              <w:t xml:space="preserve"> and transmission of Msg3</w:t>
            </w:r>
          </w:p>
          <w:p w14:paraId="093F8468" w14:textId="35540E41" w:rsidR="0037197E" w:rsidRPr="0037197E" w:rsidRDefault="0037197E" w:rsidP="0037197E">
            <w:pPr>
              <w:numPr>
                <w:ilvl w:val="2"/>
                <w:numId w:val="39"/>
              </w:numPr>
              <w:rPr>
                <w:rFonts w:eastAsia="SimSun"/>
                <w:lang w:val="en-US" w:eastAsia="zh-CN"/>
              </w:rPr>
            </w:pPr>
            <w:r w:rsidRPr="0037197E">
              <w:rPr>
                <w:rFonts w:eastAsia="SimSun"/>
                <w:lang w:val="en-US" w:eastAsia="zh-CN"/>
              </w:rPr>
              <w:t xml:space="preserve">Case 2b: Between reception of </w:t>
            </w:r>
            <w:proofErr w:type="spellStart"/>
            <w:r w:rsidRPr="0037197E">
              <w:rPr>
                <w:rFonts w:eastAsia="SimSun"/>
                <w:lang w:val="en-US" w:eastAsia="zh-CN"/>
              </w:rPr>
              <w:t>successRAR</w:t>
            </w:r>
            <w:proofErr w:type="spellEnd"/>
            <w:r w:rsidRPr="0037197E">
              <w:rPr>
                <w:rFonts w:eastAsia="SimSun"/>
                <w:lang w:val="en-US" w:eastAsia="zh-CN"/>
              </w:rPr>
              <w:t xml:space="preserve"> and transmission of corresponding HARQ-ACK</w:t>
            </w:r>
          </w:p>
          <w:p w14:paraId="006E7902" w14:textId="74B3A86E" w:rsidR="0037197E" w:rsidRDefault="0037197E" w:rsidP="0037197E">
            <w:pPr>
              <w:numPr>
                <w:ilvl w:val="0"/>
                <w:numId w:val="39"/>
              </w:numPr>
              <w:rPr>
                <w:rFonts w:eastAsia="SimSun"/>
                <w:lang w:val="en-US" w:eastAsia="zh-CN"/>
              </w:rPr>
            </w:pPr>
            <w:r w:rsidRPr="0037197E">
              <w:rPr>
                <w:rFonts w:eastAsia="SimSun"/>
                <w:lang w:val="en-US" w:eastAsia="zh-CN"/>
              </w:rPr>
              <w:t>The bandwidth of a MsgB scheduled with C-RNTI should be limited in a similar way as Msg4.</w:t>
            </w:r>
          </w:p>
          <w:p w14:paraId="63E16667" w14:textId="6CCA1435" w:rsidR="0037197E" w:rsidRDefault="0037197E" w:rsidP="001B1585">
            <w:pPr>
              <w:rPr>
                <w:rFonts w:eastAsia="SimSun"/>
                <w:lang w:val="en-US" w:eastAsia="zh-CN"/>
              </w:rPr>
            </w:pPr>
          </w:p>
          <w:p w14:paraId="1F761697" w14:textId="77777777" w:rsidR="0037197E" w:rsidRDefault="0037197E" w:rsidP="001B1585">
            <w:pPr>
              <w:rPr>
                <w:rFonts w:eastAsia="SimSun"/>
                <w:lang w:val="en-US" w:eastAsia="zh-CN"/>
              </w:rPr>
            </w:pPr>
          </w:p>
          <w:p w14:paraId="41D68CC9" w14:textId="77777777" w:rsidR="0037197E" w:rsidRPr="00725A4E" w:rsidRDefault="0037197E" w:rsidP="0037197E">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15B0FC95" w14:textId="52D251EA" w:rsidR="0037197E" w:rsidRDefault="0037197E" w:rsidP="001B1585">
            <w:pPr>
              <w:rPr>
                <w:rFonts w:eastAsia="SimSun"/>
                <w:lang w:val="en-US" w:eastAsia="zh-CN"/>
              </w:rPr>
            </w:pPr>
          </w:p>
          <w:p w14:paraId="37F9C761" w14:textId="57F17494"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1F2C0E84" w14:textId="77777777" w:rsidR="007E574A" w:rsidRPr="007E574A" w:rsidRDefault="007E574A" w:rsidP="007E574A">
            <w:pPr>
              <w:numPr>
                <w:ilvl w:val="0"/>
                <w:numId w:val="39"/>
              </w:numPr>
              <w:rPr>
                <w:szCs w:val="22"/>
                <w:lang w:val="en-US" w:eastAsia="x-none"/>
              </w:rPr>
            </w:pPr>
            <w:r w:rsidRPr="007E574A">
              <w:rPr>
                <w:szCs w:val="22"/>
                <w:lang w:val="en-US"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val="en-US" w:eastAsia="zh-CN"/>
              </w:rPr>
              <w:t>Msg4 scheduled by TC-RNTI for the case when Msg4 PDSCH is not larger than 25 PRBs for 15 kHz SCS and 12 PRBs for 30 kHz SCS</w:t>
            </w:r>
            <w:r w:rsidRPr="007E574A">
              <w:rPr>
                <w:szCs w:val="22"/>
                <w:lang w:val="en-US" w:eastAsia="x-none"/>
              </w:rPr>
              <w:t>.</w:t>
            </w:r>
          </w:p>
          <w:p w14:paraId="7835A009" w14:textId="77777777" w:rsidR="007E574A" w:rsidRPr="007E574A" w:rsidRDefault="007E574A" w:rsidP="007E574A">
            <w:pPr>
              <w:numPr>
                <w:ilvl w:val="0"/>
                <w:numId w:val="39"/>
              </w:numPr>
              <w:rPr>
                <w:szCs w:val="22"/>
                <w:lang w:val="en-US" w:eastAsia="x-none"/>
              </w:rPr>
            </w:pPr>
            <w:r w:rsidRPr="007E574A">
              <w:rPr>
                <w:szCs w:val="22"/>
                <w:lang w:val="en-US" w:eastAsia="x-none"/>
              </w:rPr>
              <w:t>Note: This means that the following paragraph in TS 38.214 clause 5.1 still applies</w:t>
            </w:r>
            <w:r w:rsidRPr="007E574A">
              <w:rPr>
                <w:rFonts w:eastAsia="DengXian"/>
                <w:szCs w:val="22"/>
                <w:lang w:val="en-US" w:eastAsia="zh-CN"/>
              </w:rPr>
              <w:t xml:space="preserve"> for the case when Msg4 PDSCH is not larger than 25 PRBs for 15 kHz SCS and 12 PRBs for 30 kHz SCS</w:t>
            </w:r>
            <w:r w:rsidRPr="007E574A">
              <w:rPr>
                <w:szCs w:val="22"/>
                <w:lang w:val="en-US" w:eastAsia="x-none"/>
              </w:rPr>
              <w:t>:</w:t>
            </w:r>
          </w:p>
          <w:p w14:paraId="3C49816A" w14:textId="77777777" w:rsidR="007E574A" w:rsidRPr="007E574A" w:rsidRDefault="007E574A" w:rsidP="007E574A">
            <w:pPr>
              <w:numPr>
                <w:ilvl w:val="1"/>
                <w:numId w:val="39"/>
              </w:numPr>
              <w:rPr>
                <w:szCs w:val="22"/>
                <w:lang w:val="en-US" w:eastAsia="x-none"/>
              </w:rPr>
            </w:pPr>
            <w:r w:rsidRPr="007E574A">
              <w:rPr>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6AF69AFE" w14:textId="77777777" w:rsidR="007E574A" w:rsidRPr="007E574A" w:rsidRDefault="007E574A" w:rsidP="007E574A">
            <w:pPr>
              <w:rPr>
                <w:rFonts w:eastAsia="DengXian"/>
                <w:lang w:val="en-US" w:eastAsia="zh-CN"/>
              </w:rPr>
            </w:pPr>
          </w:p>
          <w:p w14:paraId="10026069" w14:textId="39CCDC6F"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011DC25A" w14:textId="77777777" w:rsidR="007E574A" w:rsidRPr="007E574A" w:rsidRDefault="007E574A" w:rsidP="007E574A">
            <w:pPr>
              <w:rPr>
                <w:rFonts w:eastAsia="MS Mincho"/>
                <w:bCs/>
                <w:lang w:val="en-US"/>
              </w:rPr>
            </w:pPr>
            <w:r w:rsidRPr="007E574A">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val="en-US" w:eastAsia="zh-CN"/>
              </w:rPr>
              <w:t>CS</w:t>
            </w:r>
            <w:r w:rsidRPr="007E574A">
              <w:rPr>
                <w:rFonts w:eastAsia="MS Mincho"/>
                <w:bCs/>
                <w:lang w:val="en-US"/>
              </w:rPr>
              <w:t>-RNTI is larger than the maximum number of PRBs that the UE can process per slot.</w:t>
            </w:r>
          </w:p>
          <w:p w14:paraId="6DB5A6CC" w14:textId="77777777" w:rsidR="007E574A" w:rsidRPr="007E574A" w:rsidRDefault="007E574A" w:rsidP="007E574A">
            <w:pPr>
              <w:numPr>
                <w:ilvl w:val="0"/>
                <w:numId w:val="39"/>
              </w:numPr>
              <w:rPr>
                <w:szCs w:val="22"/>
                <w:lang w:val="en-US" w:eastAsia="x-none"/>
              </w:rPr>
            </w:pPr>
            <w:r w:rsidRPr="007E574A">
              <w:rPr>
                <w:szCs w:val="22"/>
                <w:lang w:val="en-US" w:eastAsia="x-none"/>
              </w:rPr>
              <w:t>Option 2: The UE may skip decoding of PDSCH [in slot n or n+1] scheduled with C-RNTI/MCS-C-RNTI/CS-RNTI but decodes SI PDSCH triggered by P-RNTI in slot n.</w:t>
            </w:r>
          </w:p>
          <w:p w14:paraId="6CCCD17A" w14:textId="77777777" w:rsidR="007E574A" w:rsidRPr="007E574A" w:rsidRDefault="007E574A" w:rsidP="007E574A">
            <w:pPr>
              <w:numPr>
                <w:ilvl w:val="0"/>
                <w:numId w:val="39"/>
              </w:numPr>
              <w:rPr>
                <w:szCs w:val="22"/>
                <w:lang w:val="en-US" w:eastAsia="x-none"/>
              </w:rPr>
            </w:pPr>
            <w:r w:rsidRPr="007E574A">
              <w:rPr>
                <w:szCs w:val="22"/>
                <w:lang w:val="en-US" w:eastAsia="x-none"/>
              </w:rPr>
              <w:t>Option 3: The prioritization between reception of PDSCH scheduled with C-RNTI/MCS-C-RNTI/CS-RNTI and SI PDSCH triggered by P-RNTI is up to the UE implementation.</w:t>
            </w:r>
          </w:p>
          <w:p w14:paraId="088D13F5" w14:textId="77777777" w:rsidR="007E574A" w:rsidRPr="007E574A" w:rsidRDefault="007E574A" w:rsidP="007E574A">
            <w:pPr>
              <w:numPr>
                <w:ilvl w:val="0"/>
                <w:numId w:val="39"/>
              </w:numPr>
              <w:rPr>
                <w:szCs w:val="22"/>
                <w:lang w:val="en-US" w:eastAsia="x-none"/>
              </w:rPr>
            </w:pPr>
            <w:r w:rsidRPr="007E574A">
              <w:rPr>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743615E" w14:textId="77777777" w:rsidR="007E574A" w:rsidRPr="007E574A" w:rsidRDefault="007E574A" w:rsidP="007E574A">
            <w:pPr>
              <w:numPr>
                <w:ilvl w:val="0"/>
                <w:numId w:val="39"/>
              </w:numPr>
              <w:rPr>
                <w:szCs w:val="22"/>
                <w:lang w:val="en-US" w:eastAsia="x-none"/>
              </w:rPr>
            </w:pPr>
            <w:r w:rsidRPr="007E574A">
              <w:rPr>
                <w:szCs w:val="22"/>
                <w:lang w:val="en-US" w:eastAsia="x-none"/>
              </w:rPr>
              <w:t>Option 7: No specification change</w:t>
            </w:r>
          </w:p>
          <w:p w14:paraId="57F5AF45" w14:textId="77777777" w:rsidR="00B25749" w:rsidRPr="009F6358" w:rsidRDefault="00B25749" w:rsidP="007E574A">
            <w:pPr>
              <w:rPr>
                <w:lang w:val="en-US"/>
              </w:rPr>
            </w:pPr>
          </w:p>
        </w:tc>
      </w:tr>
    </w:tbl>
    <w:p w14:paraId="4704C762" w14:textId="77777777" w:rsidR="0030515B" w:rsidRDefault="0030515B" w:rsidP="0030515B"/>
    <w:p w14:paraId="1D61DEA2" w14:textId="6C809FC9" w:rsidR="0030515B" w:rsidRDefault="0030515B" w:rsidP="0030515B">
      <w:r>
        <w:t>RAN1#11</w:t>
      </w:r>
      <w:r>
        <w:t>4</w:t>
      </w:r>
      <w:r>
        <w:t>:</w:t>
      </w:r>
    </w:p>
    <w:p w14:paraId="4EA6B322" w14:textId="77777777" w:rsidR="0030515B" w:rsidRDefault="0030515B" w:rsidP="003051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0515B" w:rsidRPr="00322924" w14:paraId="37A4C22D" w14:textId="77777777" w:rsidTr="00296652">
        <w:tc>
          <w:tcPr>
            <w:tcW w:w="9857" w:type="dxa"/>
            <w:shd w:val="clear" w:color="auto" w:fill="auto"/>
          </w:tcPr>
          <w:p w14:paraId="6C3307B9" w14:textId="0C67CC2C" w:rsidR="0030515B" w:rsidRPr="008C5519" w:rsidRDefault="0030515B" w:rsidP="00296652">
            <w:pPr>
              <w:rPr>
                <w:rFonts w:ascii="Times New Roman" w:hAnsi="Times New Roman"/>
                <w:szCs w:val="20"/>
                <w:lang w:eastAsia="x-none"/>
              </w:rPr>
            </w:pPr>
            <w:hyperlink r:id="rId36" w:history="1">
              <w:r>
                <w:rPr>
                  <w:rStyle w:val="Hyperlink"/>
                  <w:szCs w:val="20"/>
                  <w:lang w:eastAsia="x-none"/>
                </w:rPr>
                <w:t>R1-2308224</w:t>
              </w:r>
            </w:hyperlink>
            <w:r>
              <w:rPr>
                <w:rFonts w:ascii="Times New Roman" w:hAnsi="Times New Roman"/>
                <w:szCs w:val="20"/>
                <w:lang w:eastAsia="x-none"/>
              </w:rPr>
              <w:tab/>
            </w:r>
            <w:r w:rsidRPr="008C5519">
              <w:rPr>
                <w:rFonts w:ascii="Times New Roman" w:hAnsi="Times New Roman"/>
                <w:szCs w:val="20"/>
                <w:lang w:eastAsia="x-none"/>
              </w:rPr>
              <w:t xml:space="preserve">FL summary #1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63BF501F" w14:textId="7F5C3937" w:rsidR="0030515B" w:rsidRPr="008C5519" w:rsidRDefault="0030515B" w:rsidP="0030515B">
            <w:pPr>
              <w:rPr>
                <w:rFonts w:ascii="Times New Roman" w:hAnsi="Times New Roman"/>
                <w:szCs w:val="20"/>
                <w:lang w:eastAsia="x-none"/>
              </w:rPr>
            </w:pPr>
            <w:hyperlink r:id="rId37" w:history="1">
              <w:r w:rsidR="00A1608C">
                <w:rPr>
                  <w:rStyle w:val="Hyperlink"/>
                  <w:szCs w:val="20"/>
                  <w:lang w:eastAsia="x-none"/>
                </w:rPr>
                <w:t>R1-2308225</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2</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3D719758" w14:textId="141F3CF8" w:rsidR="0030515B" w:rsidRPr="008C5519" w:rsidRDefault="0030515B" w:rsidP="0030515B">
            <w:pPr>
              <w:rPr>
                <w:rFonts w:ascii="Times New Roman" w:hAnsi="Times New Roman"/>
                <w:szCs w:val="20"/>
                <w:lang w:eastAsia="x-none"/>
              </w:rPr>
            </w:pPr>
            <w:hyperlink r:id="rId38" w:history="1">
              <w:r w:rsidR="00A1608C">
                <w:rPr>
                  <w:rStyle w:val="Hyperlink"/>
                  <w:szCs w:val="20"/>
                  <w:lang w:eastAsia="x-none"/>
                </w:rPr>
                <w:t>R1-2308226</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3</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49C7DBE4" w14:textId="0E526726" w:rsidR="0030515B" w:rsidRPr="008C5519" w:rsidRDefault="0030515B" w:rsidP="0030515B">
            <w:pPr>
              <w:rPr>
                <w:rFonts w:ascii="Times New Roman" w:hAnsi="Times New Roman"/>
                <w:szCs w:val="20"/>
                <w:lang w:eastAsia="x-none"/>
              </w:rPr>
            </w:pPr>
            <w:hyperlink r:id="rId39" w:history="1">
              <w:r w:rsidR="00A1608C">
                <w:rPr>
                  <w:rStyle w:val="Hyperlink"/>
                  <w:szCs w:val="20"/>
                  <w:lang w:eastAsia="x-none"/>
                </w:rPr>
                <w:t>R1-2308227</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54BA8C28" w14:textId="0A5D4025" w:rsidR="0030515B" w:rsidRDefault="0030515B" w:rsidP="00296652">
            <w:pPr>
              <w:rPr>
                <w:rFonts w:eastAsia="SimSun"/>
                <w:lang w:eastAsia="zh-CN"/>
              </w:rPr>
            </w:pPr>
          </w:p>
          <w:p w14:paraId="3672825D" w14:textId="77777777" w:rsidR="00981F91" w:rsidRDefault="00981F91" w:rsidP="00296652">
            <w:pPr>
              <w:rPr>
                <w:rFonts w:eastAsia="SimSun"/>
                <w:lang w:eastAsia="zh-CN"/>
              </w:rPr>
            </w:pPr>
          </w:p>
          <w:p w14:paraId="5C92CE99" w14:textId="77777777" w:rsidR="00EE679E" w:rsidRPr="00BD2781" w:rsidRDefault="00EE679E" w:rsidP="00EE679E">
            <w:pPr>
              <w:rPr>
                <w:rFonts w:eastAsia="DengXian"/>
                <w:b/>
                <w:bCs/>
                <w:szCs w:val="22"/>
                <w:u w:val="single"/>
                <w:lang w:val="en-US" w:eastAsia="zh-CN"/>
              </w:rPr>
            </w:pPr>
            <w:r>
              <w:rPr>
                <w:rFonts w:eastAsia="DengXian"/>
                <w:b/>
                <w:bCs/>
                <w:szCs w:val="22"/>
                <w:u w:val="single"/>
                <w:lang w:val="en-US" w:eastAsia="zh-CN"/>
              </w:rPr>
              <w:t>MsgB bandwidth and 2-step RACH timeline</w:t>
            </w:r>
          </w:p>
          <w:p w14:paraId="070CAD4F" w14:textId="77777777" w:rsidR="00EE679E" w:rsidRDefault="00EE679E" w:rsidP="00EE679E">
            <w:pPr>
              <w:rPr>
                <w:rFonts w:eastAsia="SimSun"/>
                <w:lang w:val="en-US" w:eastAsia="zh-CN"/>
              </w:rPr>
            </w:pPr>
          </w:p>
          <w:p w14:paraId="0C616E7E" w14:textId="77777777" w:rsidR="00EE679E" w:rsidRPr="00595B8F" w:rsidRDefault="00EE679E" w:rsidP="00EE679E">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10D8937F" w14:textId="77777777" w:rsidR="00EE679E" w:rsidRPr="00595B8F" w:rsidRDefault="00EE679E" w:rsidP="00EE679E">
            <w:pPr>
              <w:rPr>
                <w:lang w:eastAsia="x-none"/>
              </w:rPr>
            </w:pPr>
            <w:r w:rsidRPr="00595B8F">
              <w:rPr>
                <w:lang w:eastAsia="x-none"/>
              </w:rPr>
              <w:lastRenderedPageBreak/>
              <w:t xml:space="preserve">For </w:t>
            </w:r>
            <w:r w:rsidRPr="00595B8F">
              <w:rPr>
                <w:lang w:val="en-US"/>
              </w:rPr>
              <w:t>UE</w:t>
            </w:r>
            <w:r w:rsidRPr="00595B8F">
              <w:rPr>
                <w:lang w:eastAsia="x-none"/>
              </w:rPr>
              <w:t xml:space="preserve"> BB bandwidth reduction, for 2-step RACH, assuming that MsgA PUSCH indication is transmitted:</w:t>
            </w:r>
          </w:p>
          <w:p w14:paraId="5F9F19B2" w14:textId="77777777" w:rsidR="00EE679E" w:rsidRPr="00595B8F" w:rsidRDefault="00EE679E" w:rsidP="00EE679E">
            <w:pPr>
              <w:numPr>
                <w:ilvl w:val="0"/>
                <w:numId w:val="29"/>
              </w:numPr>
              <w:tabs>
                <w:tab w:val="left" w:pos="720"/>
              </w:tabs>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75A9A218" w14:textId="77777777" w:rsidR="00EE679E" w:rsidRPr="00595B8F" w:rsidRDefault="00EE679E" w:rsidP="00EE679E">
            <w:pPr>
              <w:numPr>
                <w:ilvl w:val="1"/>
                <w:numId w:val="39"/>
              </w:numPr>
              <w:rPr>
                <w:szCs w:val="22"/>
                <w:lang w:val="en-US" w:eastAsia="x-none"/>
              </w:rPr>
            </w:pPr>
            <w:r w:rsidRPr="00595B8F">
              <w:rPr>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7BC6A29" w14:textId="77777777" w:rsidR="00EE679E" w:rsidRDefault="00EE679E" w:rsidP="00EE679E">
            <w:pPr>
              <w:numPr>
                <w:ilvl w:val="1"/>
                <w:numId w:val="39"/>
              </w:numPr>
              <w:rPr>
                <w:szCs w:val="22"/>
                <w:lang w:val="en-US" w:eastAsia="x-none"/>
              </w:rPr>
            </w:pPr>
            <w:r w:rsidRPr="00595B8F">
              <w:rPr>
                <w:szCs w:val="22"/>
                <w:lang w:val="en-US"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624148AF" w14:textId="77777777" w:rsidR="00EE679E" w:rsidRDefault="00EE679E" w:rsidP="00EE679E">
            <w:pPr>
              <w:rPr>
                <w:rFonts w:eastAsia="SimSun"/>
                <w:lang w:val="en-US" w:eastAsia="zh-CN"/>
              </w:rPr>
            </w:pPr>
          </w:p>
          <w:p w14:paraId="7D8E5EB3" w14:textId="77777777" w:rsidR="00EE679E" w:rsidRDefault="00EE679E" w:rsidP="00EE679E">
            <w:pPr>
              <w:rPr>
                <w:rFonts w:eastAsia="SimSun"/>
                <w:lang w:val="en-US" w:eastAsia="zh-CN"/>
              </w:rPr>
            </w:pPr>
          </w:p>
          <w:p w14:paraId="59D40644" w14:textId="77777777" w:rsidR="00EE679E" w:rsidRPr="00725A4E" w:rsidRDefault="00EE679E" w:rsidP="00EE679E">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360147AE" w14:textId="77777777" w:rsidR="00EE679E" w:rsidRPr="00595B8F" w:rsidRDefault="00EE679E" w:rsidP="00EE679E">
            <w:pPr>
              <w:rPr>
                <w:szCs w:val="22"/>
                <w:lang w:val="en-US" w:eastAsia="sv-SE"/>
              </w:rPr>
            </w:pPr>
          </w:p>
          <w:p w14:paraId="6A27A40B" w14:textId="62B8C17B" w:rsidR="00EE679E" w:rsidRPr="00595B8F" w:rsidRDefault="00EE679E" w:rsidP="00EE679E">
            <w:pPr>
              <w:rPr>
                <w:rFonts w:ascii="Times New Roman" w:hAnsi="Times New Roman"/>
                <w:szCs w:val="20"/>
                <w:lang w:val="en-US" w:eastAsia="x-none"/>
              </w:rPr>
            </w:pPr>
            <w:r w:rsidRPr="00595B8F">
              <w:rPr>
                <w:rFonts w:ascii="Times New Roman" w:hAnsi="Times New Roman"/>
                <w:szCs w:val="20"/>
                <w:lang w:val="en-US" w:eastAsia="x-none"/>
              </w:rPr>
              <w:t>Conclusion:</w:t>
            </w:r>
            <w:r w:rsidR="00C74B41">
              <w:rPr>
                <w:color w:val="FF0000"/>
              </w:rPr>
              <w:t xml:space="preserve"> (no spec impact)</w:t>
            </w:r>
          </w:p>
          <w:p w14:paraId="0DCD1EEE" w14:textId="77777777" w:rsidR="00EE679E" w:rsidRDefault="00EE679E" w:rsidP="00EE679E">
            <w:pPr>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for Msg4 PDSCH scheduled by TC-RNTI during a process of autonomous SI acquisition, no </w:t>
            </w:r>
            <w:r w:rsidRPr="00595B8F">
              <w:rPr>
                <w:lang w:val="en-US"/>
              </w:rPr>
              <w:t>specification</w:t>
            </w:r>
            <w:r w:rsidRPr="00595B8F">
              <w:rPr>
                <w:rFonts w:ascii="Times New Roman" w:hAnsi="Times New Roman"/>
                <w:szCs w:val="20"/>
                <w:lang w:val="en-US" w:eastAsia="x-none"/>
              </w:rPr>
              <w:t xml:space="preserve"> change.</w:t>
            </w:r>
          </w:p>
          <w:p w14:paraId="11283747" w14:textId="77777777" w:rsidR="00EE679E" w:rsidRDefault="00EE679E" w:rsidP="00EE679E">
            <w:pPr>
              <w:rPr>
                <w:rFonts w:eastAsia="SimSun"/>
                <w:lang w:val="en-US" w:eastAsia="zh-CN"/>
              </w:rPr>
            </w:pPr>
          </w:p>
          <w:p w14:paraId="4EDD55B7" w14:textId="77777777" w:rsidR="00EE679E" w:rsidRPr="00595B8F" w:rsidRDefault="00EE679E" w:rsidP="00EE679E">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1C2E2CCB" w14:textId="77777777" w:rsidR="00EE679E" w:rsidRDefault="00EE679E" w:rsidP="00EE679E">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32791D05" w14:textId="77777777" w:rsidR="00EE679E" w:rsidRDefault="00EE679E" w:rsidP="00EE679E">
            <w:pPr>
              <w:tabs>
                <w:tab w:val="left" w:pos="720"/>
              </w:tabs>
              <w:rPr>
                <w:rFonts w:ascii="Times New Roman" w:hAnsi="Times New Roman"/>
                <w:szCs w:val="20"/>
                <w:lang w:val="en-US" w:eastAsia="x-none"/>
              </w:rPr>
            </w:pPr>
          </w:p>
          <w:p w14:paraId="6B5B2846" w14:textId="77777777" w:rsidR="00EE679E" w:rsidRPr="00595B8F" w:rsidRDefault="00EE679E" w:rsidP="00EE679E">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2324EF01" w14:textId="77777777" w:rsidR="00EE679E" w:rsidRPr="00595B8F" w:rsidRDefault="00EE679E" w:rsidP="00EE679E">
            <w:pPr>
              <w:numPr>
                <w:ilvl w:val="0"/>
                <w:numId w:val="29"/>
              </w:numPr>
              <w:tabs>
                <w:tab w:val="left" w:pos="720"/>
              </w:tabs>
              <w:rPr>
                <w:szCs w:val="22"/>
                <w:lang w:val="en-US" w:eastAsia="sv-SE"/>
              </w:rPr>
            </w:pPr>
            <w:r w:rsidRPr="00595B8F">
              <w:rPr>
                <w:szCs w:val="22"/>
                <w:lang w:val="en-US" w:eastAsia="sv-SE"/>
              </w:rPr>
              <w:t xml:space="preserve">For UE BB bandwidth reduction, when PDSCH scheduled with RA-RNTI or MSGB-RNTI </w:t>
            </w:r>
            <w:r w:rsidRPr="00595B8F">
              <w:rPr>
                <w:szCs w:val="22"/>
                <w:u w:val="single"/>
                <w:lang w:val="en-US" w:eastAsia="sv-SE"/>
              </w:rPr>
              <w:t>is not greater</w:t>
            </w:r>
            <w:r w:rsidRPr="00595B8F">
              <w:rPr>
                <w:szCs w:val="22"/>
                <w:lang w:val="en-US" w:eastAsia="sv-SE"/>
              </w:rPr>
              <w:t xml:space="preserve"> than 25/12 PRBs with 15/30kHz SCS, 38.214 clause 5.1 still applies, i.e.:</w:t>
            </w:r>
          </w:p>
          <w:p w14:paraId="5AF1D0A7" w14:textId="77777777" w:rsidR="00EE679E" w:rsidRDefault="00EE679E" w:rsidP="00EE679E">
            <w:pPr>
              <w:numPr>
                <w:ilvl w:val="1"/>
                <w:numId w:val="39"/>
              </w:numPr>
              <w:rPr>
                <w:szCs w:val="22"/>
                <w:lang w:val="en-US" w:eastAsia="sv-SE"/>
              </w:rPr>
            </w:pPr>
            <w:r w:rsidRPr="00595B8F">
              <w:rPr>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09DE87F7" w14:textId="77777777" w:rsidR="00EE679E" w:rsidRPr="00595B8F" w:rsidRDefault="00EE679E" w:rsidP="00EE679E">
            <w:pPr>
              <w:rPr>
                <w:rFonts w:ascii="Times New Roman" w:hAnsi="Times New Roman"/>
                <w:szCs w:val="20"/>
                <w:lang w:val="en-US" w:eastAsia="x-none"/>
              </w:rPr>
            </w:pPr>
          </w:p>
          <w:p w14:paraId="3912B46C" w14:textId="77777777" w:rsidR="00EE679E" w:rsidRPr="00595B8F" w:rsidRDefault="00EE679E" w:rsidP="00EE679E">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rPr>
                <w:rFonts w:ascii="Times New Roman" w:hAnsi="Times New Roman"/>
                <w:szCs w:val="20"/>
                <w:lang w:val="en-US"/>
              </w:rPr>
              <w:t xml:space="preserve"> </w:t>
            </w:r>
            <w:r>
              <w:rPr>
                <w:rFonts w:cs="Times"/>
                <w:color w:val="FF0000"/>
                <w:szCs w:val="20"/>
              </w:rPr>
              <w:t>[38.214]</w:t>
            </w:r>
          </w:p>
          <w:p w14:paraId="1DA054B9" w14:textId="77777777" w:rsidR="00EE679E" w:rsidRPr="00595B8F" w:rsidRDefault="00EE679E" w:rsidP="00EE679E">
            <w:pPr>
              <w:numPr>
                <w:ilvl w:val="0"/>
                <w:numId w:val="29"/>
              </w:numPr>
              <w:tabs>
                <w:tab w:val="left" w:pos="720"/>
              </w:tabs>
              <w:rPr>
                <w:rFonts w:ascii="Times New Roman" w:hAnsi="Times New Roman"/>
                <w:szCs w:val="20"/>
                <w:lang w:val="en-US" w:eastAsia="sv-SE"/>
              </w:rPr>
            </w:pPr>
            <w:r w:rsidRPr="00595B8F">
              <w:rPr>
                <w:rFonts w:ascii="Times New Roman" w:hAnsi="Times New Roman"/>
                <w:szCs w:val="20"/>
                <w:lang w:val="en-US" w:eastAsia="sv-SE"/>
              </w:rPr>
              <w:t xml:space="preserve">For UE BB bandwidth reduction, when PDSCH scheduled with RA-RNTI or MSGB-RNTI </w:t>
            </w:r>
            <w:r w:rsidRPr="00595B8F">
              <w:rPr>
                <w:rFonts w:ascii="Times New Roman" w:hAnsi="Times New Roman"/>
                <w:szCs w:val="20"/>
                <w:u w:val="single"/>
                <w:lang w:val="en-US" w:eastAsia="sv-SE"/>
              </w:rPr>
              <w:t>is greater</w:t>
            </w:r>
            <w:r w:rsidRPr="00595B8F">
              <w:rPr>
                <w:rFonts w:ascii="Times New Roman" w:hAnsi="Times New Roman"/>
                <w:szCs w:val="20"/>
                <w:lang w:val="en-US" w:eastAsia="sv-SE"/>
              </w:rPr>
              <w:t xml:space="preserve"> than 25/12 PRBs with 15/30kHz SCS, support the following UE behavior:</w:t>
            </w:r>
          </w:p>
          <w:p w14:paraId="2ADF0D9B" w14:textId="77777777" w:rsidR="00EE679E" w:rsidRDefault="00EE679E" w:rsidP="00EE679E">
            <w:pPr>
              <w:numPr>
                <w:ilvl w:val="1"/>
                <w:numId w:val="39"/>
              </w:numPr>
              <w:rPr>
                <w:rFonts w:ascii="Times New Roman" w:hAnsi="Times New Roman"/>
                <w:szCs w:val="20"/>
                <w:lang w:val="en-US" w:eastAsia="sv-SE"/>
              </w:rPr>
            </w:pPr>
            <w:r w:rsidRPr="00595B8F">
              <w:rPr>
                <w:rFonts w:ascii="Times New Roman" w:hAnsi="Times New Roman"/>
                <w:szCs w:val="20"/>
                <w:lang w:val="en-US" w:eastAsia="sv-SE"/>
              </w:rPr>
              <w:t>UE behavior 2: Relaxed random access processing timeline in connected mode:</w:t>
            </w:r>
          </w:p>
          <w:p w14:paraId="4A19C953" w14:textId="77777777" w:rsidR="00EE679E" w:rsidRDefault="00EE679E" w:rsidP="00EE679E">
            <w:pPr>
              <w:numPr>
                <w:ilvl w:val="2"/>
                <w:numId w:val="39"/>
              </w:numPr>
              <w:rPr>
                <w:rFonts w:ascii="Times New Roman" w:hAnsi="Times New Roman"/>
                <w:szCs w:val="20"/>
                <w:lang w:val="en-US" w:eastAsia="sv-SE"/>
              </w:rPr>
            </w:pPr>
            <w:r w:rsidRPr="00595B8F">
              <w:rPr>
                <w:rFonts w:ascii="Times New Roman" w:hAnsi="Times New Roman"/>
                <w:szCs w:val="20"/>
                <w:lang w:val="en-US" w:eastAsia="sv-SE"/>
              </w:rPr>
              <w:t xml:space="preserve">The UE is not expected to decode a PDSCH scheduled with C-RNTI, MCS-C-RNTI, G-RNTI for multicast or broadcast, MCCH-RNTI, G-CS-RNTI or CS-RNTI </w:t>
            </w:r>
            <w:r w:rsidRPr="00595B8F">
              <w:rPr>
                <w:rFonts w:ascii="Times New Roman" w:hAnsi="Times New Roman"/>
                <w:szCs w:val="20"/>
                <w:u w:val="single"/>
                <w:lang w:val="en-US" w:eastAsia="sv-SE"/>
              </w:rPr>
              <w:t>in the same or next slot</w:t>
            </w:r>
            <w:r w:rsidRPr="00595B8F">
              <w:rPr>
                <w:rFonts w:ascii="Times New Roman" w:hAnsi="Times New Roman"/>
                <w:szCs w:val="20"/>
                <w:lang w:val="en-US" w:eastAsia="sv-SE"/>
              </w:rPr>
              <w:t xml:space="preserve"> if another PDSCH in the same cell </w:t>
            </w:r>
            <w:r w:rsidRPr="00595B8F">
              <w:rPr>
                <w:rFonts w:ascii="Times New Roman" w:hAnsi="Times New Roman"/>
                <w:szCs w:val="20"/>
                <w:u w:val="single"/>
                <w:lang w:val="en-US" w:eastAsia="sv-SE"/>
              </w:rPr>
              <w:t>is</w:t>
            </w:r>
            <w:r w:rsidRPr="00595B8F">
              <w:rPr>
                <w:rFonts w:ascii="Times New Roman" w:hAnsi="Times New Roman"/>
                <w:szCs w:val="20"/>
                <w:lang w:val="en-US" w:eastAsia="sv-SE"/>
              </w:rPr>
              <w:t xml:space="preserve"> scheduled with RA-RNTI or MSGB-RNTI</w:t>
            </w:r>
            <w:r>
              <w:rPr>
                <w:rFonts w:ascii="Times New Roman" w:hAnsi="Times New Roman"/>
                <w:szCs w:val="20"/>
                <w:lang w:val="en-US" w:eastAsia="sv-SE"/>
              </w:rPr>
              <w:t>.</w:t>
            </w:r>
          </w:p>
          <w:p w14:paraId="5A4D6312" w14:textId="3FF8A3D5" w:rsidR="00EE679E" w:rsidRDefault="00EE679E" w:rsidP="00EE679E">
            <w:pPr>
              <w:rPr>
                <w:rFonts w:ascii="Times New Roman" w:hAnsi="Times New Roman"/>
                <w:szCs w:val="20"/>
                <w:lang w:val="en-US" w:eastAsia="sv-SE"/>
              </w:rPr>
            </w:pPr>
          </w:p>
          <w:p w14:paraId="40B20AE7" w14:textId="2F485070" w:rsidR="00F830A4" w:rsidRDefault="00F830A4" w:rsidP="00EE679E">
            <w:pPr>
              <w:rPr>
                <w:rFonts w:ascii="Times New Roman" w:hAnsi="Times New Roman"/>
                <w:szCs w:val="20"/>
                <w:lang w:val="en-US" w:eastAsia="sv-SE"/>
              </w:rPr>
            </w:pPr>
          </w:p>
          <w:p w14:paraId="0442A4BE" w14:textId="6877149A" w:rsidR="00F830A4" w:rsidRPr="00F830A4" w:rsidRDefault="00F830A4" w:rsidP="00EE679E">
            <w:pPr>
              <w:rPr>
                <w:rFonts w:ascii="Times New Roman" w:hAnsi="Times New Roman"/>
                <w:b/>
                <w:bCs/>
                <w:szCs w:val="20"/>
                <w:u w:val="single"/>
                <w:lang w:val="en-US" w:eastAsia="sv-SE"/>
              </w:rPr>
            </w:pPr>
            <w:r w:rsidRPr="00F830A4">
              <w:rPr>
                <w:rFonts w:ascii="Times New Roman" w:hAnsi="Times New Roman"/>
                <w:b/>
                <w:bCs/>
                <w:szCs w:val="20"/>
                <w:u w:val="single"/>
                <w:lang w:val="en-US" w:eastAsia="sv-SE"/>
              </w:rPr>
              <w:t>MBS bandwidth</w:t>
            </w:r>
          </w:p>
          <w:p w14:paraId="3C79FF6A" w14:textId="77777777" w:rsidR="00F830A4" w:rsidRDefault="00F830A4" w:rsidP="00EE679E">
            <w:pPr>
              <w:rPr>
                <w:rFonts w:ascii="Times New Roman" w:hAnsi="Times New Roman"/>
                <w:szCs w:val="20"/>
                <w:lang w:val="en-US" w:eastAsia="sv-SE"/>
              </w:rPr>
            </w:pPr>
          </w:p>
          <w:p w14:paraId="65DE9549" w14:textId="0F6522C2" w:rsidR="00EE679E" w:rsidRPr="00595B8F" w:rsidRDefault="00EE679E" w:rsidP="00EE679E">
            <w:pPr>
              <w:rPr>
                <w:rFonts w:eastAsia="DengXian"/>
                <w:highlight w:val="green"/>
                <w:lang w:eastAsia="zh-CN"/>
              </w:rPr>
            </w:pPr>
            <w:r w:rsidRPr="00595B8F">
              <w:rPr>
                <w:rFonts w:eastAsia="DengXian"/>
                <w:highlight w:val="green"/>
                <w:lang w:eastAsia="zh-CN"/>
              </w:rPr>
              <w:t>Agreement:</w:t>
            </w:r>
            <w:r w:rsidR="003A021D">
              <w:rPr>
                <w:rFonts w:ascii="Times New Roman" w:hAnsi="Times New Roman"/>
                <w:szCs w:val="20"/>
                <w:lang w:val="en-US"/>
              </w:rPr>
              <w:t xml:space="preserve"> </w:t>
            </w:r>
            <w:r w:rsidR="003A021D">
              <w:rPr>
                <w:rFonts w:cs="Times"/>
                <w:color w:val="FF0000"/>
                <w:szCs w:val="20"/>
              </w:rPr>
              <w:t>[38.21</w:t>
            </w:r>
            <w:r w:rsidR="003A021D">
              <w:rPr>
                <w:rFonts w:cs="Times"/>
                <w:color w:val="FF0000"/>
                <w:szCs w:val="20"/>
              </w:rPr>
              <w:t>3</w:t>
            </w:r>
            <w:r w:rsidR="003A021D">
              <w:rPr>
                <w:rFonts w:cs="Times"/>
                <w:color w:val="FF0000"/>
                <w:szCs w:val="20"/>
              </w:rPr>
              <w:t>]</w:t>
            </w:r>
          </w:p>
          <w:p w14:paraId="2711F301" w14:textId="77777777" w:rsidR="00EE679E" w:rsidRPr="00595B8F" w:rsidRDefault="00EE679E" w:rsidP="00EE679E">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the number of PRBs scheduled in DCI </w:t>
            </w:r>
            <w:r w:rsidRPr="00595B8F">
              <w:rPr>
                <w:rFonts w:ascii="Times New Roman" w:hAnsi="Times New Roman"/>
                <w:szCs w:val="20"/>
                <w:u w:val="single"/>
                <w:lang w:val="en-US" w:eastAsia="x-none"/>
              </w:rPr>
              <w:t>can be larger</w:t>
            </w:r>
            <w:r w:rsidRPr="00595B8F">
              <w:rPr>
                <w:rFonts w:ascii="Times New Roman" w:hAnsi="Times New Roman"/>
                <w:szCs w:val="20"/>
                <w:lang w:val="en-US" w:eastAsia="x-none"/>
              </w:rPr>
              <w:t xml:space="preserve"> than 25 PRBs for 15 kHz SCS and 12 PRBs for 30 kHz SCS for:</w:t>
            </w:r>
          </w:p>
          <w:p w14:paraId="76A42CE6" w14:textId="77777777" w:rsidR="00EE679E" w:rsidRPr="00595B8F" w:rsidRDefault="00EE679E" w:rsidP="00EE679E">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any PDSCH in next slot</w:t>
            </w:r>
          </w:p>
          <w:p w14:paraId="135B74F5" w14:textId="77777777" w:rsidR="00EE679E" w:rsidRDefault="00EE679E" w:rsidP="00EE679E">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MBS PDSCH repetition</w:t>
            </w:r>
          </w:p>
          <w:p w14:paraId="35451E36" w14:textId="77777777" w:rsidR="0030515B" w:rsidRPr="009F6358" w:rsidRDefault="0030515B" w:rsidP="00EE679E">
            <w:pPr>
              <w:rPr>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6" w:name="_Toc144134151"/>
      <w:r>
        <w:rPr>
          <w:rFonts w:ascii="Arial" w:eastAsia="Times New Roman" w:hAnsi="Arial"/>
          <w:sz w:val="36"/>
          <w:szCs w:val="20"/>
        </w:rPr>
        <w:t>UE peak data rate reduction</w:t>
      </w:r>
      <w:bookmarkEnd w:id="6"/>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33D0D8F4" w14:textId="77777777" w:rsidR="00CD7F9A" w:rsidRPr="008C5519" w:rsidRDefault="00827200" w:rsidP="001202C4">
            <w:pPr>
              <w:rPr>
                <w:rFonts w:ascii="Times New Roman" w:hAnsi="Times New Roman"/>
                <w:szCs w:val="20"/>
                <w:lang w:eastAsia="x-none"/>
              </w:rPr>
            </w:pPr>
            <w:hyperlink r:id="rId40" w:history="1">
              <w:r w:rsidR="00CD7F9A">
                <w:rPr>
                  <w:rStyle w:val="Hyperlink"/>
                  <w:szCs w:val="20"/>
                  <w:lang w:eastAsia="x-none"/>
                </w:rPr>
                <w:t>R1-2210248</w:t>
              </w:r>
            </w:hyperlink>
            <w:r w:rsidR="00CD7F9A">
              <w:rPr>
                <w:rFonts w:ascii="Times New Roman" w:hAnsi="Times New Roman"/>
                <w:szCs w:val="20"/>
                <w:lang w:eastAsia="x-none"/>
              </w:rPr>
              <w:tab/>
            </w:r>
            <w:r w:rsidR="00CD7F9A" w:rsidRPr="008C5519">
              <w:rPr>
                <w:rFonts w:ascii="Times New Roman" w:hAnsi="Times New Roman"/>
                <w:szCs w:val="20"/>
                <w:lang w:eastAsia="x-none"/>
              </w:rPr>
              <w:t xml:space="preserve">FL summary #1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6E1FE8EC" w14:textId="77777777" w:rsidR="00CD7F9A" w:rsidRPr="008C5519" w:rsidRDefault="00827200" w:rsidP="001202C4">
            <w:pPr>
              <w:rPr>
                <w:rFonts w:ascii="Times New Roman" w:hAnsi="Times New Roman"/>
                <w:szCs w:val="20"/>
                <w:lang w:eastAsia="x-none"/>
              </w:rPr>
            </w:pPr>
            <w:hyperlink r:id="rId41" w:history="1">
              <w:r w:rsidR="00CD7F9A">
                <w:rPr>
                  <w:rStyle w:val="Hyperlink"/>
                  <w:szCs w:val="20"/>
                  <w:lang w:eastAsia="x-none"/>
                </w:rPr>
                <w:t>R1-2210249</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2</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59378F3B" w14:textId="77777777" w:rsidR="00CD7F9A" w:rsidRPr="008C5519" w:rsidRDefault="00827200" w:rsidP="001202C4">
            <w:pPr>
              <w:rPr>
                <w:rFonts w:ascii="Times New Roman" w:hAnsi="Times New Roman"/>
                <w:szCs w:val="20"/>
                <w:lang w:eastAsia="x-none"/>
              </w:rPr>
            </w:pPr>
            <w:hyperlink r:id="rId42" w:history="1">
              <w:r w:rsidR="00CD7F9A">
                <w:rPr>
                  <w:rStyle w:val="Hyperlink"/>
                  <w:szCs w:val="20"/>
                  <w:lang w:eastAsia="x-none"/>
                </w:rPr>
                <w:t>R1-2210250</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3</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437EC10C" w14:textId="77777777" w:rsidR="00CD7F9A" w:rsidRPr="008C5519" w:rsidRDefault="00827200" w:rsidP="001202C4">
            <w:pPr>
              <w:rPr>
                <w:rFonts w:ascii="Times New Roman" w:hAnsi="Times New Roman"/>
                <w:szCs w:val="20"/>
                <w:lang w:eastAsia="x-none"/>
              </w:rPr>
            </w:pPr>
            <w:hyperlink r:id="rId43" w:history="1">
              <w:r w:rsidR="00CD7F9A">
                <w:rPr>
                  <w:rStyle w:val="Hyperlink"/>
                  <w:szCs w:val="20"/>
                  <w:lang w:eastAsia="x-none"/>
                </w:rPr>
                <w:t>R1-2210251</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4</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70C0B170" w14:textId="3B50A87D" w:rsidR="00CD7F9A" w:rsidRDefault="00CD7F9A" w:rsidP="001202C4"/>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lastRenderedPageBreak/>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3095C3C8" w:rsidR="00CD7F9A" w:rsidRPr="00074E7F" w:rsidRDefault="00CD7F9A" w:rsidP="001202C4">
            <w:pPr>
              <w:numPr>
                <w:ilvl w:val="0"/>
                <w:numId w:val="25"/>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7AA80C24" w14:textId="77777777" w:rsidR="00CB7E43" w:rsidRPr="008C5519" w:rsidRDefault="00827200" w:rsidP="00CB7E43">
            <w:pPr>
              <w:rPr>
                <w:rFonts w:ascii="Times New Roman" w:hAnsi="Times New Roman"/>
                <w:szCs w:val="20"/>
                <w:lang w:eastAsia="x-none"/>
              </w:rPr>
            </w:pPr>
            <w:hyperlink r:id="rId44" w:history="1">
              <w:r w:rsidR="00CB7E43">
                <w:rPr>
                  <w:rStyle w:val="Hyperlink"/>
                  <w:szCs w:val="20"/>
                  <w:lang w:eastAsia="x-none"/>
                </w:rPr>
                <w:t>R1-2212533</w:t>
              </w:r>
            </w:hyperlink>
            <w:r w:rsidR="00CB7E43">
              <w:rPr>
                <w:rFonts w:ascii="Times New Roman" w:hAnsi="Times New Roman"/>
                <w:szCs w:val="20"/>
                <w:lang w:eastAsia="x-none"/>
              </w:rPr>
              <w:tab/>
            </w:r>
            <w:r w:rsidR="00CB7E43" w:rsidRPr="008C5519">
              <w:rPr>
                <w:rFonts w:ascii="Times New Roman" w:hAnsi="Times New Roman"/>
                <w:szCs w:val="20"/>
                <w:lang w:eastAsia="x-none"/>
              </w:rPr>
              <w:t xml:space="preserve">FL summary #1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1BE6B8AB" w14:textId="77777777" w:rsidR="00CB7E43" w:rsidRPr="008C5519" w:rsidRDefault="00827200" w:rsidP="00CB7E43">
            <w:pPr>
              <w:rPr>
                <w:rFonts w:ascii="Times New Roman" w:hAnsi="Times New Roman"/>
                <w:szCs w:val="20"/>
                <w:lang w:eastAsia="x-none"/>
              </w:rPr>
            </w:pPr>
            <w:hyperlink r:id="rId45" w:history="1">
              <w:r w:rsidR="00CB7E43">
                <w:rPr>
                  <w:rStyle w:val="Hyperlink"/>
                  <w:szCs w:val="20"/>
                  <w:lang w:eastAsia="x-none"/>
                </w:rPr>
                <w:t>R1-2212534</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2</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D4727B2" w14:textId="77777777" w:rsidR="00CB7E43" w:rsidRPr="008C5519" w:rsidRDefault="00827200" w:rsidP="00CB7E43">
            <w:pPr>
              <w:rPr>
                <w:rFonts w:ascii="Times New Roman" w:hAnsi="Times New Roman"/>
                <w:szCs w:val="20"/>
                <w:lang w:eastAsia="x-none"/>
              </w:rPr>
            </w:pPr>
            <w:hyperlink r:id="rId46" w:history="1">
              <w:r w:rsidR="00CB7E43">
                <w:rPr>
                  <w:rStyle w:val="Hyperlink"/>
                  <w:szCs w:val="20"/>
                  <w:lang w:eastAsia="x-none"/>
                </w:rPr>
                <w:t>R1-2212535</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3</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2DCAE4FB" w14:textId="77777777" w:rsidR="00CB7E43" w:rsidRPr="008C5519" w:rsidRDefault="00827200" w:rsidP="00CB7E43">
            <w:pPr>
              <w:rPr>
                <w:rFonts w:ascii="Times New Roman" w:hAnsi="Times New Roman"/>
                <w:szCs w:val="20"/>
                <w:lang w:eastAsia="x-none"/>
              </w:rPr>
            </w:pPr>
            <w:hyperlink r:id="rId47" w:history="1">
              <w:r w:rsidR="00CB7E43">
                <w:rPr>
                  <w:rStyle w:val="Hyperlink"/>
                  <w:szCs w:val="20"/>
                  <w:lang w:eastAsia="x-none"/>
                </w:rPr>
                <w:t>R1-2212536</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4</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B982870" w14:textId="77777777" w:rsidR="00CB7E43" w:rsidRDefault="00CB7E43" w:rsidP="005F2B85"/>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732DD599" w14:textId="275ED4D6" w:rsidR="00761B10" w:rsidRPr="008C5519" w:rsidRDefault="00827200" w:rsidP="00EC7250">
            <w:pPr>
              <w:rPr>
                <w:rFonts w:ascii="Times New Roman" w:hAnsi="Times New Roman"/>
                <w:szCs w:val="20"/>
                <w:lang w:eastAsia="x-none"/>
              </w:rPr>
            </w:pPr>
            <w:hyperlink r:id="rId48" w:history="1">
              <w:r w:rsidR="00DE3C83">
                <w:rPr>
                  <w:rStyle w:val="Hyperlink"/>
                  <w:szCs w:val="20"/>
                  <w:lang w:eastAsia="x-none"/>
                </w:rPr>
                <w:t>R1-2301886</w:t>
              </w:r>
            </w:hyperlink>
            <w:r w:rsidR="00761B10">
              <w:rPr>
                <w:rFonts w:ascii="Times New Roman" w:hAnsi="Times New Roman"/>
                <w:szCs w:val="20"/>
                <w:lang w:eastAsia="x-none"/>
              </w:rPr>
              <w:tab/>
            </w:r>
            <w:r w:rsidR="00761B10" w:rsidRPr="008C5519">
              <w:rPr>
                <w:rFonts w:ascii="Times New Roman" w:hAnsi="Times New Roman"/>
                <w:szCs w:val="20"/>
                <w:lang w:eastAsia="x-none"/>
              </w:rPr>
              <w:t xml:space="preserve">FL summary #1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40683FF3" w14:textId="74B4303A" w:rsidR="00761B10" w:rsidRPr="008C5519" w:rsidRDefault="00827200" w:rsidP="00EC7250">
            <w:pPr>
              <w:rPr>
                <w:rFonts w:ascii="Times New Roman" w:hAnsi="Times New Roman"/>
                <w:szCs w:val="20"/>
                <w:lang w:eastAsia="x-none"/>
              </w:rPr>
            </w:pPr>
            <w:hyperlink r:id="rId49" w:history="1">
              <w:r w:rsidR="00DE3C83">
                <w:rPr>
                  <w:rStyle w:val="Hyperlink"/>
                  <w:szCs w:val="20"/>
                  <w:lang w:eastAsia="x-none"/>
                </w:rPr>
                <w:t>R1-2301887</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2</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7A6A205F" w14:textId="0EBC545A" w:rsidR="00761B10" w:rsidRPr="008C5519" w:rsidRDefault="00827200" w:rsidP="00EC7250">
            <w:pPr>
              <w:rPr>
                <w:rFonts w:ascii="Times New Roman" w:hAnsi="Times New Roman"/>
                <w:szCs w:val="20"/>
                <w:lang w:eastAsia="x-none"/>
              </w:rPr>
            </w:pPr>
            <w:hyperlink r:id="rId50" w:history="1">
              <w:r w:rsidR="00DE3C83">
                <w:rPr>
                  <w:rStyle w:val="Hyperlink"/>
                  <w:szCs w:val="20"/>
                  <w:lang w:eastAsia="x-none"/>
                </w:rPr>
                <w:t>R1-2301888</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3</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597F9DEA" w14:textId="77777777" w:rsidR="00761B10" w:rsidRDefault="00827200" w:rsidP="00A63D1A">
            <w:pPr>
              <w:rPr>
                <w:rFonts w:ascii="Times New Roman" w:hAnsi="Times New Roman"/>
                <w:szCs w:val="20"/>
                <w:lang w:eastAsia="x-none"/>
              </w:rPr>
            </w:pPr>
            <w:hyperlink r:id="rId51" w:history="1">
              <w:r w:rsidR="00DE3C83">
                <w:rPr>
                  <w:rStyle w:val="Hyperlink"/>
                  <w:szCs w:val="20"/>
                  <w:lang w:eastAsia="x-none"/>
                </w:rPr>
                <w:t>R1-2301889</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4</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1F2D93D2" w14:textId="77777777" w:rsidR="00322924" w:rsidRPr="00322924" w:rsidRDefault="00322924" w:rsidP="00322924">
            <w:pPr>
              <w:rPr>
                <w:rFonts w:eastAsia="SimSun"/>
                <w:lang w:val="en-US" w:eastAsia="zh-CN"/>
              </w:rPr>
            </w:pPr>
          </w:p>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4 is relaxed to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86EB4FD" w14:textId="77777777" w:rsidR="00361BE2" w:rsidRDefault="00361BE2" w:rsidP="00361BE2"/>
    <w:p w14:paraId="7A224EDC" w14:textId="1B7049A3" w:rsidR="00361BE2" w:rsidRDefault="00361BE2" w:rsidP="00361BE2">
      <w:r>
        <w:t>RAN1#113:</w:t>
      </w:r>
    </w:p>
    <w:p w14:paraId="11383EEB" w14:textId="77777777" w:rsidR="00361BE2" w:rsidRDefault="00361BE2" w:rsidP="00361B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61BE2" w:rsidRPr="00FC12EB" w14:paraId="0CFB392C" w14:textId="77777777" w:rsidTr="001B1585">
        <w:tc>
          <w:tcPr>
            <w:tcW w:w="9857" w:type="dxa"/>
            <w:shd w:val="clear" w:color="auto" w:fill="auto"/>
          </w:tcPr>
          <w:p w14:paraId="35D26D8D" w14:textId="7A6CAEAC" w:rsidR="00361BE2" w:rsidRPr="008C5519" w:rsidRDefault="00827200" w:rsidP="001B1585">
            <w:pPr>
              <w:rPr>
                <w:rFonts w:ascii="Times New Roman" w:hAnsi="Times New Roman"/>
                <w:szCs w:val="20"/>
                <w:lang w:eastAsia="x-none"/>
              </w:rPr>
            </w:pPr>
            <w:hyperlink r:id="rId52" w:history="1">
              <w:r w:rsidR="00725CAF">
                <w:rPr>
                  <w:rStyle w:val="Hyperlink"/>
                  <w:szCs w:val="20"/>
                  <w:lang w:eastAsia="x-none"/>
                </w:rPr>
                <w:t>R1-2305956</w:t>
              </w:r>
            </w:hyperlink>
            <w:r w:rsidR="00361BE2">
              <w:rPr>
                <w:rFonts w:ascii="Times New Roman" w:hAnsi="Times New Roman"/>
                <w:szCs w:val="20"/>
                <w:lang w:eastAsia="x-none"/>
              </w:rPr>
              <w:tab/>
            </w:r>
            <w:r w:rsidR="00361BE2" w:rsidRPr="008C5519">
              <w:rPr>
                <w:rFonts w:ascii="Times New Roman" w:hAnsi="Times New Roman"/>
                <w:szCs w:val="20"/>
                <w:lang w:eastAsia="x-none"/>
              </w:rPr>
              <w:t xml:space="preserve">FL summary #1 </w:t>
            </w:r>
            <w:r w:rsidR="00361BE2">
              <w:rPr>
                <w:rFonts w:ascii="Times New Roman" w:hAnsi="Times New Roman"/>
                <w:szCs w:val="20"/>
                <w:lang w:eastAsia="x-none"/>
              </w:rPr>
              <w:t>on Rel-18 RedCap UE complexity reduction</w:t>
            </w:r>
            <w:r w:rsidR="00361BE2">
              <w:rPr>
                <w:rFonts w:ascii="Times New Roman" w:hAnsi="Times New Roman"/>
                <w:szCs w:val="20"/>
                <w:lang w:eastAsia="x-none"/>
              </w:rPr>
              <w:tab/>
            </w:r>
            <w:r w:rsidR="00361BE2">
              <w:rPr>
                <w:rFonts w:ascii="Times New Roman" w:hAnsi="Times New Roman"/>
                <w:szCs w:val="20"/>
                <w:lang w:eastAsia="x-none"/>
              </w:rPr>
              <w:tab/>
              <w:t>Moderator (Ericsson)</w:t>
            </w:r>
          </w:p>
          <w:p w14:paraId="09C6C674" w14:textId="56A7CBCB" w:rsidR="00725CAF" w:rsidRPr="008C5519" w:rsidRDefault="00827200" w:rsidP="00725CAF">
            <w:pPr>
              <w:rPr>
                <w:rFonts w:ascii="Times New Roman" w:hAnsi="Times New Roman"/>
                <w:szCs w:val="20"/>
                <w:lang w:eastAsia="x-none"/>
              </w:rPr>
            </w:pPr>
            <w:hyperlink r:id="rId53" w:history="1">
              <w:r w:rsidR="00725CAF">
                <w:rPr>
                  <w:rStyle w:val="Hyperlink"/>
                  <w:szCs w:val="20"/>
                  <w:lang w:eastAsia="x-none"/>
                </w:rPr>
                <w:t>R1-2305957</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2</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29B8111B" w14:textId="37700D48" w:rsidR="00725CAF" w:rsidRPr="008C5519" w:rsidRDefault="00827200" w:rsidP="00725CAF">
            <w:pPr>
              <w:rPr>
                <w:rFonts w:ascii="Times New Roman" w:hAnsi="Times New Roman"/>
                <w:szCs w:val="20"/>
                <w:lang w:eastAsia="x-none"/>
              </w:rPr>
            </w:pPr>
            <w:hyperlink r:id="rId54" w:history="1">
              <w:r w:rsidR="00725CAF">
                <w:rPr>
                  <w:rStyle w:val="Hyperlink"/>
                  <w:szCs w:val="20"/>
                  <w:lang w:eastAsia="x-none"/>
                </w:rPr>
                <w:t>R1-2305958</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3</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1574FECB" w14:textId="5283C418" w:rsidR="00725CAF" w:rsidRPr="008C5519" w:rsidRDefault="00827200" w:rsidP="00725CAF">
            <w:pPr>
              <w:rPr>
                <w:rFonts w:ascii="Times New Roman" w:hAnsi="Times New Roman"/>
                <w:szCs w:val="20"/>
                <w:lang w:eastAsia="x-none"/>
              </w:rPr>
            </w:pPr>
            <w:hyperlink r:id="rId55" w:history="1">
              <w:r w:rsidR="00725CAF">
                <w:rPr>
                  <w:rStyle w:val="Hyperlink"/>
                  <w:szCs w:val="20"/>
                  <w:lang w:eastAsia="x-none"/>
                </w:rPr>
                <w:t>R1-2305959</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4</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7884BA9E" w14:textId="77777777" w:rsidR="00361BE2" w:rsidRPr="00725CAF" w:rsidRDefault="00361BE2" w:rsidP="001B1585">
            <w:pPr>
              <w:rPr>
                <w:rFonts w:eastAsia="SimSun"/>
                <w:lang w:eastAsia="zh-CN"/>
              </w:rPr>
            </w:pPr>
          </w:p>
          <w:p w14:paraId="16F84A05" w14:textId="23BB224E" w:rsidR="00361BE2" w:rsidRPr="00322924" w:rsidRDefault="00361BE2" w:rsidP="001B1585">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[38.306]</w:t>
            </w:r>
          </w:p>
          <w:p w14:paraId="296679C8"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14:paraId="5B5AC95E" w14:textId="47AA33E3"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3.2</w:t>
            </w:r>
          </w:p>
          <w:p w14:paraId="44EC0193"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14:paraId="2D0549DB" w14:textId="67955B1D"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0.75</w:t>
            </w:r>
          </w:p>
          <w:p w14:paraId="3EEF2E26" w14:textId="77777777"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14:paraId="78CA4E9A"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p w14:paraId="0D082835" w14:textId="6E40FC43" w:rsidR="00361BE2" w:rsidRPr="00477F39" w:rsidRDefault="00361BE2" w:rsidP="001B1585">
            <w:pPr>
              <w:rPr>
                <w:rFonts w:ascii="Times New Roman" w:eastAsia="DengXian" w:hAnsi="Times New Roman"/>
                <w:color w:val="FF0000"/>
                <w:szCs w:val="20"/>
                <w:lang w:val="en-US" w:eastAsia="zh-CN"/>
              </w:rPr>
            </w:pPr>
          </w:p>
        </w:tc>
      </w:tr>
    </w:tbl>
    <w:p w14:paraId="1C52A43C" w14:textId="77777777" w:rsidR="008E3CB9" w:rsidRDefault="008E3CB9" w:rsidP="008E3CB9"/>
    <w:p w14:paraId="297362A5" w14:textId="77777777" w:rsidR="008E3CB9" w:rsidRDefault="008E3CB9" w:rsidP="008E3CB9">
      <w:r>
        <w:t>RAN1#114:</w:t>
      </w:r>
    </w:p>
    <w:p w14:paraId="4A9C2D68" w14:textId="77777777" w:rsidR="008E3CB9" w:rsidRDefault="008E3CB9" w:rsidP="008E3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E3CB9" w:rsidRPr="00322924" w14:paraId="5BBB04FE" w14:textId="77777777" w:rsidTr="00296652">
        <w:tc>
          <w:tcPr>
            <w:tcW w:w="9857" w:type="dxa"/>
            <w:shd w:val="clear" w:color="auto" w:fill="auto"/>
          </w:tcPr>
          <w:p w14:paraId="6486C3F9" w14:textId="77777777" w:rsidR="008E3CB9" w:rsidRPr="008C5519" w:rsidRDefault="008E3CB9" w:rsidP="00296652">
            <w:pPr>
              <w:rPr>
                <w:rFonts w:ascii="Times New Roman" w:hAnsi="Times New Roman"/>
                <w:szCs w:val="20"/>
                <w:lang w:eastAsia="x-none"/>
              </w:rPr>
            </w:pPr>
            <w:hyperlink r:id="rId56" w:history="1">
              <w:r>
                <w:rPr>
                  <w:rStyle w:val="Hyperlink"/>
                  <w:szCs w:val="20"/>
                  <w:lang w:eastAsia="x-none"/>
                </w:rPr>
                <w:t>R1-2308224</w:t>
              </w:r>
            </w:hyperlink>
            <w:r>
              <w:rPr>
                <w:rFonts w:ascii="Times New Roman" w:hAnsi="Times New Roman"/>
                <w:szCs w:val="20"/>
                <w:lang w:eastAsia="x-none"/>
              </w:rPr>
              <w:tab/>
            </w:r>
            <w:r w:rsidRPr="008C5519">
              <w:rPr>
                <w:rFonts w:ascii="Times New Roman" w:hAnsi="Times New Roman"/>
                <w:szCs w:val="20"/>
                <w:lang w:eastAsia="x-none"/>
              </w:rPr>
              <w:t xml:space="preserve">FL summary #1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21191574" w14:textId="77777777" w:rsidR="008E3CB9" w:rsidRPr="008C5519" w:rsidRDefault="008E3CB9" w:rsidP="00296652">
            <w:pPr>
              <w:rPr>
                <w:rFonts w:ascii="Times New Roman" w:hAnsi="Times New Roman"/>
                <w:szCs w:val="20"/>
                <w:lang w:eastAsia="x-none"/>
              </w:rPr>
            </w:pPr>
            <w:hyperlink r:id="rId57" w:history="1">
              <w:r>
                <w:rPr>
                  <w:rStyle w:val="Hyperlink"/>
                  <w:szCs w:val="20"/>
                  <w:lang w:eastAsia="x-none"/>
                </w:rPr>
                <w:t>R1-2308225</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2</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5A58CF7E" w14:textId="77777777" w:rsidR="008E3CB9" w:rsidRPr="008C5519" w:rsidRDefault="008E3CB9" w:rsidP="00296652">
            <w:pPr>
              <w:rPr>
                <w:rFonts w:ascii="Times New Roman" w:hAnsi="Times New Roman"/>
                <w:szCs w:val="20"/>
                <w:lang w:eastAsia="x-none"/>
              </w:rPr>
            </w:pPr>
            <w:hyperlink r:id="rId58" w:history="1">
              <w:r>
                <w:rPr>
                  <w:rStyle w:val="Hyperlink"/>
                  <w:szCs w:val="20"/>
                  <w:lang w:eastAsia="x-none"/>
                </w:rPr>
                <w:t>R1-2308226</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3</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1C1CF223" w14:textId="77777777" w:rsidR="008E3CB9" w:rsidRPr="008C5519" w:rsidRDefault="008E3CB9" w:rsidP="00296652">
            <w:pPr>
              <w:rPr>
                <w:rFonts w:ascii="Times New Roman" w:hAnsi="Times New Roman"/>
                <w:szCs w:val="20"/>
                <w:lang w:eastAsia="x-none"/>
              </w:rPr>
            </w:pPr>
            <w:hyperlink r:id="rId59" w:history="1">
              <w:r>
                <w:rPr>
                  <w:rStyle w:val="Hyperlink"/>
                  <w:szCs w:val="20"/>
                  <w:lang w:eastAsia="x-none"/>
                </w:rPr>
                <w:t>R1-2308227</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049AF8BE" w14:textId="77777777" w:rsidR="008E3CB9" w:rsidRDefault="008E3CB9" w:rsidP="008E3CB9">
            <w:pPr>
              <w:rPr>
                <w:lang w:val="en-US"/>
              </w:rPr>
            </w:pPr>
          </w:p>
          <w:p w14:paraId="260B2109" w14:textId="2CBEFF71" w:rsidR="00595B8F" w:rsidRDefault="00595B8F" w:rsidP="008E3CB9">
            <w:pPr>
              <w:rPr>
                <w:lang w:val="en-US"/>
              </w:rPr>
            </w:pPr>
          </w:p>
          <w:p w14:paraId="5F0E27FC" w14:textId="47871489" w:rsidR="007A0B09" w:rsidRPr="00595B8F" w:rsidRDefault="007A0B09" w:rsidP="007A0B09">
            <w:pPr>
              <w:rPr>
                <w:rFonts w:eastAsia="DengXian"/>
                <w:highlight w:val="green"/>
                <w:lang w:val="en-US" w:eastAsia="zh-CN"/>
              </w:rPr>
            </w:pPr>
            <w:r w:rsidRPr="00595B8F">
              <w:rPr>
                <w:rFonts w:eastAsia="DengXian" w:hint="eastAsia"/>
                <w:highlight w:val="green"/>
                <w:lang w:val="en-US" w:eastAsia="zh-CN"/>
              </w:rPr>
              <w:t>A</w:t>
            </w:r>
            <w:r w:rsidRPr="00595B8F">
              <w:rPr>
                <w:rFonts w:eastAsia="DengXian"/>
                <w:highlight w:val="green"/>
                <w:lang w:val="en-US" w:eastAsia="zh-CN"/>
              </w:rPr>
              <w:t>greement:</w:t>
            </w:r>
            <w:r w:rsidR="008554E5">
              <w:rPr>
                <w:rFonts w:ascii="Times New Roman" w:hAnsi="Times New Roman"/>
                <w:szCs w:val="20"/>
                <w:lang w:val="en-US"/>
              </w:rPr>
              <w:t xml:space="preserve"> </w:t>
            </w:r>
            <w:r w:rsidR="008554E5">
              <w:rPr>
                <w:rFonts w:cs="Times"/>
                <w:color w:val="FF0000"/>
                <w:szCs w:val="20"/>
              </w:rPr>
              <w:t>[38.306]</w:t>
            </w:r>
          </w:p>
          <w:p w14:paraId="3D20DCD8" w14:textId="77777777" w:rsidR="007A0B09" w:rsidRPr="00595B8F" w:rsidRDefault="007A0B09" w:rsidP="007A0B09">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The UE needs to signal peak data rate </w:t>
            </w:r>
            <w:r w:rsidRPr="00595B8F">
              <w:rPr>
                <w:rFonts w:ascii="Times New Roman" w:hAnsi="Times New Roman"/>
                <w:szCs w:val="20"/>
                <w:lang w:eastAsia="x-none"/>
              </w:rPr>
              <w:t>10-Mbps</w:t>
            </w:r>
            <w:r w:rsidRPr="00595B8F">
              <w:rPr>
                <w:rFonts w:ascii="Times New Roman" w:hAnsi="Times New Roman"/>
                <w:szCs w:val="20"/>
                <w:lang w:val="en-US" w:eastAsia="x-none"/>
              </w:rPr>
              <w:t xml:space="preserve"> related parameters corresponding to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val="en-US" w:eastAsia="x-none"/>
              </w:rPr>
              <w:t xml:space="preserve">, </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val="en-US" w:eastAsia="x-none"/>
              </w:rPr>
              <w:t xml:space="preserve"> and </w:t>
            </w:r>
            <w:r w:rsidRPr="00595B8F">
              <w:rPr>
                <w:rFonts w:ascii="Times New Roman" w:hAnsi="Times New Roman"/>
                <w:i/>
                <w:iCs/>
                <w:szCs w:val="20"/>
                <w:lang w:val="en-US" w:eastAsia="x-none"/>
              </w:rPr>
              <w:t>f</w:t>
            </w:r>
            <w:r w:rsidRPr="00595B8F">
              <w:rPr>
                <w:rFonts w:ascii="Times New Roman" w:hAnsi="Times New Roman"/>
                <w:szCs w:val="20"/>
                <w:lang w:val="en-US" w:eastAsia="x-none"/>
              </w:rPr>
              <w:t>.</w:t>
            </w:r>
          </w:p>
          <w:p w14:paraId="30C50C55" w14:textId="77777777" w:rsidR="007A0B09" w:rsidRPr="00595B8F" w:rsidRDefault="007A0B09" w:rsidP="007A0B09">
            <w:pPr>
              <w:numPr>
                <w:ilvl w:val="1"/>
                <w:numId w:val="39"/>
              </w:numPr>
              <w:rPr>
                <w:szCs w:val="22"/>
                <w:lang w:val="en-US" w:eastAsia="x-none"/>
              </w:rPr>
            </w:pPr>
            <w:r w:rsidRPr="00595B8F">
              <w:rPr>
                <w:szCs w:val="22"/>
                <w:lang w:val="en-US" w:eastAsia="x-none"/>
              </w:rPr>
              <w:t>No new values for the above parameters will be introduced for Rel-18 eRedCap.</w:t>
            </w:r>
          </w:p>
          <w:p w14:paraId="1276E5C2" w14:textId="77777777" w:rsidR="007A0B09" w:rsidRDefault="007A0B09" w:rsidP="007A0B09">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For FG 48-2, when</w:t>
            </w:r>
            <w:r w:rsidRPr="00595B8F">
              <w:rPr>
                <w:rFonts w:ascii="Times New Roman" w:hAnsi="Times New Roman"/>
                <w:szCs w:val="20"/>
                <w:lang w:eastAsia="x-none"/>
              </w:rPr>
              <w:t xml:space="preserve">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 xml:space="preserve"> = 2, the peak rate target corresponds to a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eastAsia="x-none"/>
              </w:rPr>
              <w:t>·</w:t>
            </w:r>
            <w:r w:rsidRPr="00595B8F">
              <w:rPr>
                <w:rFonts w:ascii="Times New Roman" w:hAnsi="Times New Roman"/>
                <w:i/>
                <w:iCs/>
                <w:szCs w:val="20"/>
                <w:lang w:eastAsia="x-none"/>
              </w:rPr>
              <w:t>f</w:t>
            </w:r>
            <w:r w:rsidRPr="00595B8F">
              <w:rPr>
                <w:rFonts w:ascii="Times New Roman" w:hAnsi="Times New Roman"/>
                <w:szCs w:val="20"/>
                <w:lang w:eastAsia="x-none"/>
              </w:rPr>
              <w:t xml:space="preserve"> of 0.8</w:t>
            </w:r>
            <w:r w:rsidRPr="00595B8F">
              <w:rPr>
                <w:rFonts w:ascii="Times New Roman" w:hAnsi="Times New Roman"/>
                <w:szCs w:val="20"/>
                <w:lang w:val="en-US" w:eastAsia="x-none"/>
              </w:rPr>
              <w:t xml:space="preserve"> (instead of 0.75).</w:t>
            </w:r>
          </w:p>
          <w:p w14:paraId="765904E3" w14:textId="77777777" w:rsidR="007A0B09" w:rsidRDefault="007A0B09" w:rsidP="007A0B09">
            <w:pPr>
              <w:rPr>
                <w:rFonts w:ascii="Times New Roman" w:hAnsi="Times New Roman"/>
                <w:szCs w:val="20"/>
                <w:lang w:val="en-US" w:eastAsia="x-none"/>
              </w:rPr>
            </w:pPr>
          </w:p>
          <w:p w14:paraId="501D6842" w14:textId="146FAA34" w:rsidR="007A0B09" w:rsidRPr="00595B8F" w:rsidRDefault="007A0B09" w:rsidP="007A0B09">
            <w:pPr>
              <w:rPr>
                <w:szCs w:val="22"/>
                <w:lang w:val="en-US" w:eastAsia="x-none"/>
              </w:rPr>
            </w:pPr>
            <w:r w:rsidRPr="00595B8F">
              <w:rPr>
                <w:szCs w:val="22"/>
                <w:lang w:val="en-US" w:eastAsia="x-none"/>
              </w:rPr>
              <w:t>Conclusion:</w:t>
            </w:r>
            <w:r w:rsidR="00323381">
              <w:rPr>
                <w:color w:val="FF0000"/>
              </w:rPr>
              <w:t xml:space="preserve"> (no spec impact)</w:t>
            </w:r>
          </w:p>
          <w:p w14:paraId="1335861E" w14:textId="77777777" w:rsidR="007A0B09" w:rsidRPr="00595B8F" w:rsidRDefault="007A0B09" w:rsidP="007A0B09">
            <w:pPr>
              <w:numPr>
                <w:ilvl w:val="0"/>
                <w:numId w:val="29"/>
              </w:numPr>
              <w:tabs>
                <w:tab w:val="left" w:pos="720"/>
              </w:tabs>
              <w:rPr>
                <w:szCs w:val="22"/>
                <w:lang w:val="en-US" w:eastAsia="x-none"/>
              </w:rPr>
            </w:pPr>
            <w:r w:rsidRPr="00595B8F">
              <w:rPr>
                <w:szCs w:val="22"/>
                <w:lang w:val="en-US" w:eastAsia="x-none"/>
              </w:rPr>
              <w:t>For Rel-18 eRedCap UEs, the following features are still supported as optional features:</w:t>
            </w:r>
          </w:p>
          <w:p w14:paraId="0766F416" w14:textId="77777777" w:rsidR="007A0B09" w:rsidRPr="00595B8F" w:rsidRDefault="007A0B09" w:rsidP="007A0B09">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2 Rx branches with DL MIMO</w:t>
            </w:r>
          </w:p>
          <w:p w14:paraId="13AE928A" w14:textId="77777777" w:rsidR="007A0B09" w:rsidRDefault="007A0B09" w:rsidP="007A0B09">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DL 256QAM</w:t>
            </w:r>
          </w:p>
          <w:p w14:paraId="2B38617F" w14:textId="77777777" w:rsidR="007A0B09" w:rsidRDefault="007A0B09" w:rsidP="007A0B09">
            <w:pPr>
              <w:rPr>
                <w:rFonts w:ascii="Times New Roman" w:hAnsi="Times New Roman"/>
                <w:szCs w:val="20"/>
                <w:lang w:val="en-US" w:eastAsia="x-none"/>
              </w:rPr>
            </w:pPr>
          </w:p>
          <w:p w14:paraId="2D0102CE" w14:textId="36FF000E" w:rsidR="007A0B09" w:rsidRPr="00595B8F" w:rsidRDefault="007A0B09" w:rsidP="007A0B09">
            <w:pPr>
              <w:rPr>
                <w:highlight w:val="green"/>
              </w:rPr>
            </w:pPr>
            <w:r w:rsidRPr="00595B8F">
              <w:rPr>
                <w:highlight w:val="green"/>
              </w:rPr>
              <w:t>Agreement:</w:t>
            </w:r>
          </w:p>
          <w:p w14:paraId="1AD55F1F" w14:textId="77777777" w:rsidR="007A0B09" w:rsidRDefault="007A0B09" w:rsidP="007A0B09">
            <w:pPr>
              <w:numPr>
                <w:ilvl w:val="0"/>
                <w:numId w:val="29"/>
              </w:numPr>
              <w:tabs>
                <w:tab w:val="left" w:pos="720"/>
              </w:tabs>
              <w:rPr>
                <w:szCs w:val="22"/>
                <w:lang w:val="en-US" w:eastAsia="x-none"/>
              </w:rPr>
            </w:pPr>
            <w:r w:rsidRPr="00595B8F">
              <w:rPr>
                <w:szCs w:val="22"/>
                <w:lang w:val="en-US" w:eastAsia="x-none"/>
              </w:rPr>
              <w:t>Send LS to RAN2 (cc RAN4) to inform about RAN1 agreements on peak rate reduction with 38.306 impact.</w:t>
            </w:r>
          </w:p>
          <w:p w14:paraId="06AEEA47" w14:textId="77777777" w:rsidR="007A0B09" w:rsidRDefault="007A0B09" w:rsidP="007A0B09">
            <w:pPr>
              <w:tabs>
                <w:tab w:val="left" w:pos="720"/>
              </w:tabs>
              <w:rPr>
                <w:szCs w:val="22"/>
                <w:lang w:val="en-US" w:eastAsia="x-none"/>
              </w:rPr>
            </w:pPr>
          </w:p>
          <w:p w14:paraId="11065792" w14:textId="77777777" w:rsidR="007A0B09" w:rsidRPr="00595B8F" w:rsidRDefault="007A0B09" w:rsidP="007A0B09">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3B5A4146" w14:textId="54FC0345" w:rsidR="007A0B09" w:rsidRPr="00595B8F" w:rsidRDefault="007A0B09" w:rsidP="007A0B09">
            <w:pPr>
              <w:rPr>
                <w:rFonts w:eastAsia="DengXian"/>
                <w:lang w:eastAsia="zh-CN"/>
              </w:rPr>
            </w:pPr>
            <w:r w:rsidRPr="00595B8F">
              <w:rPr>
                <w:rFonts w:eastAsia="DengXian"/>
                <w:lang w:eastAsia="zh-CN"/>
              </w:rPr>
              <w:t xml:space="preserve">Draft LS </w:t>
            </w:r>
            <w:hyperlink r:id="rId60" w:history="1">
              <w:r w:rsidRPr="00595B8F">
                <w:rPr>
                  <w:rStyle w:val="Hyperlink"/>
                  <w:rFonts w:eastAsia="DengXian"/>
                  <w:lang w:eastAsia="zh-CN"/>
                </w:rPr>
                <w:t>R1-2308609</w:t>
              </w:r>
            </w:hyperlink>
            <w:r w:rsidRPr="00595B8F">
              <w:rPr>
                <w:rFonts w:eastAsia="DengXian"/>
                <w:lang w:eastAsia="zh-CN"/>
              </w:rPr>
              <w:t xml:space="preserve"> is endorsed in principle by removing all “</w:t>
            </w:r>
            <w:r w:rsidRPr="00595B8F">
              <w:rPr>
                <w:rFonts w:ascii="Arial" w:hAnsi="Arial" w:cs="Arial"/>
              </w:rPr>
              <w:t>or band combination</w:t>
            </w:r>
            <w:r w:rsidRPr="00595B8F">
              <w:rPr>
                <w:rFonts w:eastAsia="DengXian"/>
                <w:lang w:eastAsia="zh-CN"/>
              </w:rPr>
              <w:t>”.</w:t>
            </w:r>
          </w:p>
          <w:p w14:paraId="1086EDFA" w14:textId="77777777" w:rsidR="007A0B09" w:rsidRPr="00595B8F" w:rsidRDefault="007A0B09" w:rsidP="007A0B09">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2364579B" w14:textId="3337DA32" w:rsidR="007A0B09" w:rsidRDefault="007A0B09" w:rsidP="007A0B09">
            <w:pPr>
              <w:rPr>
                <w:rFonts w:eastAsia="DengXian"/>
                <w:lang w:eastAsia="zh-CN"/>
              </w:rPr>
            </w:pPr>
            <w:r w:rsidRPr="00595B8F">
              <w:rPr>
                <w:rFonts w:eastAsia="DengXian"/>
                <w:lang w:eastAsia="zh-CN"/>
              </w:rPr>
              <w:t xml:space="preserve">Final LS </w:t>
            </w:r>
            <w:hyperlink r:id="rId61" w:history="1">
              <w:r w:rsidRPr="00595B8F">
                <w:rPr>
                  <w:rStyle w:val="Hyperlink"/>
                  <w:rFonts w:eastAsia="DengXian" w:hint="eastAsia"/>
                  <w:lang w:eastAsia="zh-CN"/>
                </w:rPr>
                <w:t>R</w:t>
              </w:r>
              <w:r w:rsidRPr="00595B8F">
                <w:rPr>
                  <w:rStyle w:val="Hyperlink"/>
                  <w:rFonts w:eastAsia="DengXian"/>
                  <w:lang w:eastAsia="zh-CN"/>
                </w:rPr>
                <w:t>1-2308610</w:t>
              </w:r>
            </w:hyperlink>
            <w:r w:rsidRPr="00595B8F">
              <w:rPr>
                <w:rFonts w:eastAsia="DengXian"/>
                <w:lang w:eastAsia="zh-CN"/>
              </w:rPr>
              <w:t xml:space="preserve"> is endorsed.</w:t>
            </w:r>
          </w:p>
          <w:p w14:paraId="33C3059C" w14:textId="13FF0D32" w:rsidR="00595B8F" w:rsidRPr="009F6358" w:rsidRDefault="00595B8F" w:rsidP="00F308A9">
            <w:pPr>
              <w:rPr>
                <w:lang w:val="en-US"/>
              </w:rPr>
            </w:pPr>
          </w:p>
        </w:tc>
      </w:tr>
    </w:tbl>
    <w:p w14:paraId="711AA76C" w14:textId="77777777" w:rsidR="009428BD" w:rsidRDefault="009428BD" w:rsidP="009428BD"/>
    <w:p w14:paraId="2695C921" w14:textId="58642AE0"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7" w:name="_Toc144134152"/>
      <w:r>
        <w:rPr>
          <w:rFonts w:ascii="Arial" w:eastAsia="Times New Roman" w:hAnsi="Arial"/>
          <w:sz w:val="36"/>
          <w:szCs w:val="20"/>
        </w:rPr>
        <w:t>RRC parameter list</w:t>
      </w:r>
      <w:bookmarkEnd w:id="7"/>
    </w:p>
    <w:p w14:paraId="5B51CA3B" w14:textId="7C59467D" w:rsidR="009428BD" w:rsidRDefault="009428BD" w:rsidP="009428BD">
      <w:r>
        <w:t>RAN1#113:</w:t>
      </w:r>
    </w:p>
    <w:p w14:paraId="6BC83211"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7174295" w14:textId="77777777" w:rsidTr="001B1585">
        <w:tc>
          <w:tcPr>
            <w:tcW w:w="9857" w:type="dxa"/>
            <w:shd w:val="clear" w:color="auto" w:fill="auto"/>
          </w:tcPr>
          <w:p w14:paraId="0071D29C" w14:textId="58CD7755" w:rsidR="00412E3C" w:rsidRDefault="00827200" w:rsidP="00412E3C">
            <w:pPr>
              <w:rPr>
                <w:rFonts w:ascii="Times New Roman" w:hAnsi="Times New Roman"/>
                <w:szCs w:val="20"/>
                <w:lang w:eastAsia="x-none"/>
              </w:rPr>
            </w:pPr>
            <w:hyperlink r:id="rId62" w:history="1">
              <w:r w:rsidR="00412E3C">
                <w:rPr>
                  <w:rStyle w:val="Hyperlink"/>
                  <w:szCs w:val="20"/>
                  <w:lang w:eastAsia="x-none"/>
                </w:rPr>
                <w:t>R1-2305959</w:t>
              </w:r>
            </w:hyperlink>
            <w:r w:rsidR="00412E3C">
              <w:rPr>
                <w:rFonts w:ascii="Times New Roman" w:hAnsi="Times New Roman"/>
                <w:szCs w:val="20"/>
                <w:lang w:eastAsia="x-none"/>
              </w:rPr>
              <w:tab/>
            </w:r>
            <w:r w:rsidR="00412E3C" w:rsidRPr="008C5519">
              <w:rPr>
                <w:rFonts w:ascii="Times New Roman" w:hAnsi="Times New Roman"/>
                <w:szCs w:val="20"/>
                <w:lang w:eastAsia="x-none"/>
              </w:rPr>
              <w:t>FL summary #</w:t>
            </w:r>
            <w:r w:rsidR="00412E3C">
              <w:rPr>
                <w:rFonts w:ascii="Times New Roman" w:hAnsi="Times New Roman"/>
                <w:szCs w:val="20"/>
                <w:lang w:eastAsia="x-none"/>
              </w:rPr>
              <w:t>4</w:t>
            </w:r>
            <w:r w:rsidR="00412E3C" w:rsidRPr="008C5519">
              <w:rPr>
                <w:rFonts w:ascii="Times New Roman" w:hAnsi="Times New Roman"/>
                <w:szCs w:val="20"/>
                <w:lang w:eastAsia="x-none"/>
              </w:rPr>
              <w:t xml:space="preserve"> </w:t>
            </w:r>
            <w:r w:rsidR="00412E3C">
              <w:rPr>
                <w:rFonts w:ascii="Times New Roman" w:hAnsi="Times New Roman"/>
                <w:szCs w:val="20"/>
                <w:lang w:eastAsia="x-none"/>
              </w:rPr>
              <w:t>on Rel-18 RedCap UE complexity reduction</w:t>
            </w:r>
            <w:r w:rsidR="00412E3C">
              <w:rPr>
                <w:rFonts w:ascii="Times New Roman" w:hAnsi="Times New Roman"/>
                <w:szCs w:val="20"/>
                <w:lang w:eastAsia="x-none"/>
              </w:rPr>
              <w:tab/>
            </w:r>
            <w:r w:rsidR="00412E3C">
              <w:rPr>
                <w:rFonts w:ascii="Times New Roman" w:hAnsi="Times New Roman"/>
                <w:szCs w:val="20"/>
                <w:lang w:eastAsia="x-none"/>
              </w:rPr>
              <w:tab/>
              <w:t>Moderator (Ericsson)</w:t>
            </w:r>
          </w:p>
          <w:p w14:paraId="5D67D0AB" w14:textId="72BD1353" w:rsidR="0081339A" w:rsidRDefault="0081339A" w:rsidP="00412E3C">
            <w:pPr>
              <w:rPr>
                <w:rFonts w:ascii="Times New Roman" w:hAnsi="Times New Roman"/>
                <w:szCs w:val="20"/>
                <w:lang w:eastAsia="x-none"/>
              </w:rPr>
            </w:pPr>
          </w:p>
          <w:p w14:paraId="5F4A11F9" w14:textId="377D5B95" w:rsidR="0077706F" w:rsidRPr="0077706F" w:rsidRDefault="0077706F" w:rsidP="0077706F">
            <w:pPr>
              <w:rPr>
                <w:rFonts w:eastAsia="SimSun"/>
                <w:lang w:val="en-US" w:eastAsia="zh-CN"/>
              </w:rPr>
            </w:pPr>
            <w:hyperlink r:id="rId63" w:history="1">
              <w:r w:rsidRPr="0077706F">
                <w:rPr>
                  <w:rStyle w:val="Hyperlink"/>
                  <w:rFonts w:eastAsia="SimSun"/>
                  <w:lang w:val="en-US" w:eastAsia="zh-CN"/>
                </w:rPr>
                <w:t>R1-2306267</w:t>
              </w:r>
            </w:hyperlink>
            <w:r w:rsidRPr="0077706F">
              <w:rPr>
                <w:rFonts w:eastAsia="SimSun"/>
                <w:lang w:val="en-US" w:eastAsia="zh-CN"/>
              </w:rPr>
              <w:tab/>
              <w:t>Summary of Email discussion on LS for Rel-18 higher layer parameters</w:t>
            </w:r>
            <w:r w:rsidRPr="0077706F">
              <w:rPr>
                <w:rFonts w:eastAsia="SimSun"/>
                <w:lang w:val="en-US" w:eastAsia="zh-CN"/>
              </w:rPr>
              <w:tab/>
            </w:r>
            <w:r w:rsidRPr="003677BC">
              <w:rPr>
                <w:rFonts w:ascii="Times New Roman" w:hAnsi="Times New Roman"/>
                <w:szCs w:val="22"/>
                <w:lang w:val="en-US"/>
              </w:rPr>
              <w:tab/>
            </w:r>
            <w:r w:rsidRPr="0077706F">
              <w:rPr>
                <w:rFonts w:eastAsia="SimSun"/>
                <w:lang w:val="en-US" w:eastAsia="zh-CN"/>
              </w:rPr>
              <w:t>Moderator (Ericsson)</w:t>
            </w:r>
          </w:p>
          <w:p w14:paraId="37A073B2" w14:textId="5BCCC48F" w:rsidR="0077706F" w:rsidRPr="0077706F" w:rsidRDefault="0077706F" w:rsidP="0077706F">
            <w:pPr>
              <w:rPr>
                <w:rFonts w:eastAsia="SimSun"/>
                <w:lang w:val="en-US" w:eastAsia="zh-CN"/>
              </w:rPr>
            </w:pPr>
            <w:hyperlink r:id="rId64" w:history="1">
              <w:r w:rsidRPr="0077706F">
                <w:rPr>
                  <w:rStyle w:val="Hyperlink"/>
                  <w:rFonts w:eastAsia="SimSun"/>
                  <w:lang w:val="en-US" w:eastAsia="zh-CN"/>
                </w:rPr>
                <w:t>R1-2306268</w:t>
              </w:r>
            </w:hyperlink>
            <w:r w:rsidRPr="0077706F">
              <w:rPr>
                <w:rFonts w:eastAsia="SimSun"/>
                <w:lang w:val="en-US" w:eastAsia="zh-CN"/>
              </w:rPr>
              <w:tab/>
              <w:t>Collection of higher layers parameter list for Rel-18</w:t>
            </w:r>
            <w:r w:rsidRPr="0077706F">
              <w:rPr>
                <w:rFonts w:eastAsia="SimSun"/>
                <w:lang w:val="en-US" w:eastAsia="zh-CN"/>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77706F">
              <w:rPr>
                <w:rFonts w:eastAsia="SimSun"/>
                <w:lang w:val="en-US" w:eastAsia="zh-CN"/>
              </w:rPr>
              <w:t>Moderator (Ericsson)</w:t>
            </w:r>
          </w:p>
          <w:p w14:paraId="431EF81B" w14:textId="2C583F4B" w:rsidR="0077706F" w:rsidRPr="0077706F" w:rsidRDefault="0077706F" w:rsidP="0077706F">
            <w:pPr>
              <w:rPr>
                <w:rFonts w:eastAsia="SimSun"/>
                <w:lang w:val="en-US" w:eastAsia="zh-CN"/>
              </w:rPr>
            </w:pPr>
            <w:hyperlink r:id="rId65" w:history="1">
              <w:r w:rsidRPr="0077706F">
                <w:rPr>
                  <w:rStyle w:val="Hyperlink"/>
                  <w:rFonts w:eastAsia="SimSun"/>
                  <w:lang w:val="en-US" w:eastAsia="zh-CN"/>
                </w:rPr>
                <w:t>R1-2306270</w:t>
              </w:r>
            </w:hyperlink>
            <w:r w:rsidRPr="0077706F">
              <w:rPr>
                <w:rFonts w:eastAsia="SimSun"/>
                <w:lang w:val="en-US" w:eastAsia="zh-CN"/>
              </w:rPr>
              <w:tab/>
              <w:t>LS on Rel-18 higher-layers parameter list</w:t>
            </w:r>
            <w:r w:rsidRPr="0077706F">
              <w:rPr>
                <w:rFonts w:eastAsia="SimSun"/>
                <w:lang w:val="en-US" w:eastAsia="zh-CN"/>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77706F">
              <w:rPr>
                <w:rFonts w:eastAsia="SimSun"/>
                <w:lang w:val="en-US" w:eastAsia="zh-CN"/>
              </w:rPr>
              <w:t>RAN1, Ericsson</w:t>
            </w:r>
          </w:p>
          <w:p w14:paraId="7C42AEE5" w14:textId="14030EE1" w:rsidR="0077706F" w:rsidRDefault="0077706F" w:rsidP="0077706F">
            <w:pPr>
              <w:rPr>
                <w:rFonts w:eastAsia="SimSun"/>
                <w:lang w:val="en-US" w:eastAsia="zh-CN"/>
              </w:rPr>
            </w:pPr>
            <w:hyperlink r:id="rId66" w:history="1">
              <w:r w:rsidRPr="0077706F">
                <w:rPr>
                  <w:rStyle w:val="Hyperlink"/>
                  <w:rFonts w:eastAsia="SimSun"/>
                  <w:lang w:val="en-US" w:eastAsia="zh-CN"/>
                </w:rPr>
                <w:t>R1-2306271</w:t>
              </w:r>
            </w:hyperlink>
            <w:r w:rsidRPr="0077706F">
              <w:rPr>
                <w:rFonts w:eastAsia="SimSun"/>
                <w:lang w:val="en-US" w:eastAsia="zh-CN"/>
              </w:rPr>
              <w:tab/>
              <w:t>Consolidated higher layers parameter list for Rel-18</w:t>
            </w:r>
            <w:r w:rsidRPr="0077706F">
              <w:rPr>
                <w:rFonts w:eastAsia="SimSun"/>
                <w:lang w:val="en-US" w:eastAsia="zh-CN"/>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77706F">
              <w:rPr>
                <w:rFonts w:eastAsia="SimSun"/>
                <w:lang w:val="en-US" w:eastAsia="zh-CN"/>
              </w:rPr>
              <w:t>Moderator (Ericsson)</w:t>
            </w:r>
          </w:p>
          <w:p w14:paraId="78379335" w14:textId="24B2D92F" w:rsidR="0077706F" w:rsidRPr="001C15E4" w:rsidRDefault="0077706F" w:rsidP="00E7228E">
            <w:pPr>
              <w:rPr>
                <w:rFonts w:eastAsia="SimSun"/>
                <w:lang w:val="en-US" w:eastAsia="zh-CN"/>
              </w:rPr>
            </w:pPr>
          </w:p>
        </w:tc>
      </w:tr>
    </w:tbl>
    <w:p w14:paraId="6EC42AE9" w14:textId="7817C4DB" w:rsidR="00971AB2" w:rsidRDefault="00971AB2" w:rsidP="009428BD"/>
    <w:p w14:paraId="56C24329" w14:textId="594A1BDF" w:rsidR="00306AC2" w:rsidRDefault="00306AC2" w:rsidP="00306AC2">
      <w:r>
        <w:t>RAN1#11</w:t>
      </w:r>
      <w:r>
        <w:t>4</w:t>
      </w:r>
      <w:r>
        <w:t>:</w:t>
      </w:r>
    </w:p>
    <w:p w14:paraId="7597574E" w14:textId="77777777" w:rsidR="00306AC2" w:rsidRDefault="00306AC2" w:rsidP="00306A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06AC2" w:rsidRPr="00FC12EB" w14:paraId="1F9DE992" w14:textId="77777777" w:rsidTr="00296652">
        <w:tc>
          <w:tcPr>
            <w:tcW w:w="9857" w:type="dxa"/>
            <w:shd w:val="clear" w:color="auto" w:fill="auto"/>
          </w:tcPr>
          <w:p w14:paraId="1743C238" w14:textId="180557BC" w:rsidR="00306AC2" w:rsidRDefault="00306AC2" w:rsidP="00296652">
            <w:pPr>
              <w:rPr>
                <w:rFonts w:eastAsia="SimSun"/>
                <w:lang w:val="en-US" w:eastAsia="zh-CN"/>
              </w:rPr>
            </w:pPr>
            <w:r>
              <w:rPr>
                <w:rFonts w:eastAsia="SimSun"/>
              </w:rPr>
              <w:t>No updates of the RRC parameter list for Rel-18 eRedCap</w:t>
            </w:r>
          </w:p>
          <w:p w14:paraId="1D7EAC1F" w14:textId="77777777" w:rsidR="00306AC2" w:rsidRPr="001C15E4" w:rsidRDefault="00306AC2" w:rsidP="00296652">
            <w:pPr>
              <w:rPr>
                <w:rFonts w:eastAsia="SimSun"/>
                <w:lang w:val="en-US" w:eastAsia="zh-CN"/>
              </w:rPr>
            </w:pPr>
          </w:p>
        </w:tc>
      </w:tr>
    </w:tbl>
    <w:p w14:paraId="42E7EED5" w14:textId="77777777" w:rsidR="00306AC2" w:rsidRDefault="00306AC2" w:rsidP="009428BD"/>
    <w:p w14:paraId="24C5B917" w14:textId="54522AB2"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8" w:name="_Toc144134153"/>
      <w:r>
        <w:rPr>
          <w:rFonts w:ascii="Arial" w:eastAsia="Times New Roman" w:hAnsi="Arial"/>
          <w:sz w:val="36"/>
          <w:szCs w:val="20"/>
        </w:rPr>
        <w:t>UE feature list</w:t>
      </w:r>
      <w:bookmarkEnd w:id="8"/>
    </w:p>
    <w:p w14:paraId="505A785A" w14:textId="77777777" w:rsidR="009428BD" w:rsidRDefault="009428BD" w:rsidP="009428BD">
      <w:r>
        <w:t>RAN1#113:</w:t>
      </w:r>
    </w:p>
    <w:p w14:paraId="39C7FC19"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C41C3F4" w14:textId="77777777" w:rsidTr="001B1585">
        <w:tc>
          <w:tcPr>
            <w:tcW w:w="9857" w:type="dxa"/>
            <w:shd w:val="clear" w:color="auto" w:fill="auto"/>
          </w:tcPr>
          <w:p w14:paraId="2FCCF1F1" w14:textId="67F14B15" w:rsidR="007A5E61" w:rsidRDefault="00827200" w:rsidP="007A5E61">
            <w:hyperlink r:id="rId67" w:history="1">
              <w:r w:rsidR="007A5E61" w:rsidRPr="007A5E61">
                <w:rPr>
                  <w:rStyle w:val="Hyperlink"/>
                </w:rPr>
                <w:t>R1-2306184</w:t>
              </w:r>
            </w:hyperlink>
            <w:r w:rsidR="007A5E61">
              <w:tab/>
              <w:t>Session Notes for 9.16.8</w:t>
            </w:r>
            <w:r w:rsidR="007A5E61">
              <w:tab/>
            </w:r>
            <w:r w:rsidR="007A5E61" w:rsidRPr="00E7228E">
              <w:tab/>
            </w:r>
            <w:r w:rsidR="007A5E61" w:rsidRPr="00E7228E">
              <w:tab/>
            </w:r>
            <w:r w:rsidR="007A5E61" w:rsidRPr="00E7228E">
              <w:tab/>
            </w:r>
            <w:r w:rsidR="007A5E61" w:rsidRPr="00E7228E">
              <w:tab/>
            </w:r>
            <w:r w:rsidR="007A5E61">
              <w:t>Ad-Hoc Chair (NTT DOCOMO)</w:t>
            </w:r>
          </w:p>
          <w:p w14:paraId="66E38C7F" w14:textId="5308DEB9" w:rsidR="007A5E61" w:rsidRDefault="00827200" w:rsidP="007A5E61">
            <w:hyperlink r:id="rId68" w:history="1">
              <w:r w:rsidR="007A5E61" w:rsidRPr="007A5E61">
                <w:rPr>
                  <w:rStyle w:val="Hyperlink"/>
                </w:rPr>
                <w:t>R1-2306190</w:t>
              </w:r>
            </w:hyperlink>
            <w:r w:rsidR="007A5E61">
              <w:tab/>
              <w:t>Summary on UE features for eRedCap</w:t>
            </w:r>
            <w:r w:rsidR="007A5E61">
              <w:tab/>
            </w:r>
            <w:r w:rsidR="007A5E61" w:rsidRPr="00E7228E">
              <w:tab/>
            </w:r>
            <w:r w:rsidR="007A5E61" w:rsidRPr="00E7228E">
              <w:tab/>
            </w:r>
            <w:r w:rsidR="007A5E61">
              <w:t>Moderator (NTT DOCOMO, INC.)</w:t>
            </w:r>
          </w:p>
          <w:p w14:paraId="3058AA51" w14:textId="77777777" w:rsidR="007A5E61" w:rsidRDefault="007A5E61" w:rsidP="007A5E61">
            <w:pPr>
              <w:rPr>
                <w:lang w:val="en-SE"/>
              </w:rPr>
            </w:pPr>
          </w:p>
          <w:p w14:paraId="4B83140A" w14:textId="69BDD845" w:rsidR="007A5E61" w:rsidRPr="007A5E61" w:rsidRDefault="00827200" w:rsidP="007A5E61">
            <w:pPr>
              <w:ind w:left="1418" w:hanging="1418"/>
              <w:rPr>
                <w:lang w:val="en-SE"/>
              </w:rPr>
            </w:pPr>
            <w:hyperlink r:id="rId69" w:history="1">
              <w:r w:rsidR="007A5E61" w:rsidRPr="007A5E61">
                <w:rPr>
                  <w:rStyle w:val="Hyperlink"/>
                  <w:lang w:val="en-SE"/>
                </w:rPr>
                <w:t>R1-2306223</w:t>
              </w:r>
            </w:hyperlink>
            <w:r w:rsidR="007A5E61" w:rsidRPr="007A5E61">
              <w:rPr>
                <w:lang w:val="en-SE"/>
              </w:rPr>
              <w:tab/>
              <w:t>Updated RAN1 UE features list for Rel-18 NR after RAN1#113</w:t>
            </w:r>
            <w:r w:rsidR="007A5E61" w:rsidRPr="007A5E61">
              <w:rPr>
                <w:lang w:val="en-SE"/>
              </w:rPr>
              <w:tab/>
              <w:t>Moderators (AT&amp;T, NTT DOCOMO, INC.)</w:t>
            </w:r>
          </w:p>
          <w:p w14:paraId="6E6B17E2" w14:textId="44F34094" w:rsidR="007A5E61" w:rsidRDefault="00827200" w:rsidP="007A5E61">
            <w:pPr>
              <w:ind w:left="1418" w:hanging="1418"/>
              <w:rPr>
                <w:lang w:val="en-SE"/>
              </w:rPr>
            </w:pPr>
            <w:hyperlink r:id="rId70" w:history="1">
              <w:r w:rsidR="007A5E61" w:rsidRPr="007A5E61">
                <w:rPr>
                  <w:rStyle w:val="Hyperlink"/>
                  <w:lang w:val="en-SE"/>
                </w:rPr>
                <w:t>R1-2306225</w:t>
              </w:r>
            </w:hyperlink>
            <w:r w:rsidR="007A5E61" w:rsidRPr="007A5E61">
              <w:rPr>
                <w:lang w:val="en-SE"/>
              </w:rPr>
              <w:tab/>
              <w:t>LS on Rel-18 RAN1 UE features list for NR after RAN1#113</w:t>
            </w:r>
            <w:r w:rsidR="007A5E61" w:rsidRPr="007A5E61">
              <w:rPr>
                <w:lang w:val="en-SE"/>
              </w:rPr>
              <w:tab/>
            </w:r>
            <w:r w:rsidR="007A5E61" w:rsidRPr="00E7228E">
              <w:tab/>
            </w:r>
            <w:r w:rsidR="007A5E61" w:rsidRPr="007A5E61">
              <w:rPr>
                <w:lang w:val="en-SE"/>
              </w:rPr>
              <w:t>RAN</w:t>
            </w:r>
            <w:r w:rsidR="007A5E61">
              <w:rPr>
                <w:lang w:val="en-SE"/>
              </w:rPr>
              <w:t xml:space="preserve">1, </w:t>
            </w:r>
            <w:r w:rsidR="007A5E61" w:rsidRPr="007A5E61">
              <w:rPr>
                <w:lang w:val="en-SE"/>
              </w:rPr>
              <w:t>(NTT DOCOMO, AT&amp;T)</w:t>
            </w:r>
          </w:p>
          <w:p w14:paraId="75926536" w14:textId="77777777" w:rsidR="009428BD" w:rsidRPr="001C15E4" w:rsidRDefault="009428BD" w:rsidP="007A5E61">
            <w:pPr>
              <w:rPr>
                <w:rFonts w:eastAsia="SimSun"/>
                <w:lang w:val="en-US" w:eastAsia="zh-CN"/>
              </w:rPr>
            </w:pPr>
          </w:p>
        </w:tc>
      </w:tr>
    </w:tbl>
    <w:p w14:paraId="73BB7F4B" w14:textId="5744C2CA" w:rsidR="003F5ABE" w:rsidRDefault="003F5ABE" w:rsidP="003F5ABE">
      <w:r>
        <w:br/>
      </w:r>
      <w:r>
        <w:t>RAN1#11</w:t>
      </w:r>
      <w:r w:rsidR="00DC1BA8">
        <w:t>4</w:t>
      </w:r>
      <w:r>
        <w:t>:</w:t>
      </w:r>
    </w:p>
    <w:p w14:paraId="7B0F4C5D" w14:textId="77777777" w:rsidR="003F5ABE" w:rsidRDefault="003F5ABE" w:rsidP="003F5A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5ABE" w:rsidRPr="00FC12EB" w14:paraId="04888F83" w14:textId="77777777" w:rsidTr="00296652">
        <w:tc>
          <w:tcPr>
            <w:tcW w:w="9857" w:type="dxa"/>
            <w:shd w:val="clear" w:color="auto" w:fill="auto"/>
          </w:tcPr>
          <w:p w14:paraId="14F19030" w14:textId="59E2CA0E" w:rsidR="003F5ABE" w:rsidRDefault="003F5ABE" w:rsidP="00296652">
            <w:hyperlink r:id="rId71" w:history="1">
              <w:r w:rsidR="000B5C99">
                <w:rPr>
                  <w:rStyle w:val="Hyperlink"/>
                </w:rPr>
                <w:t>R1-2308511</w:t>
              </w:r>
            </w:hyperlink>
            <w:r>
              <w:tab/>
              <w:t>Session Notes for 9.16.8</w:t>
            </w:r>
            <w:r>
              <w:tab/>
            </w:r>
            <w:r w:rsidRPr="00E7228E">
              <w:tab/>
            </w:r>
            <w:r w:rsidRPr="00E7228E">
              <w:tab/>
            </w:r>
            <w:r w:rsidRPr="00E7228E">
              <w:tab/>
            </w:r>
            <w:r w:rsidRPr="00E7228E">
              <w:tab/>
            </w:r>
            <w:r>
              <w:t>Ad-Hoc Chair (NTT DOCOMO)</w:t>
            </w:r>
          </w:p>
          <w:p w14:paraId="1235336B" w14:textId="79B24732" w:rsidR="003F5ABE" w:rsidRDefault="003F5ABE" w:rsidP="00296652">
            <w:hyperlink r:id="rId72" w:history="1">
              <w:r w:rsidR="00A33C4C">
                <w:rPr>
                  <w:rStyle w:val="Hyperlink"/>
                </w:rPr>
                <w:t>R1-2308503</w:t>
              </w:r>
            </w:hyperlink>
            <w:r>
              <w:tab/>
              <w:t>Summary on UE features for eRedCap</w:t>
            </w:r>
            <w:r>
              <w:tab/>
            </w:r>
            <w:r w:rsidRPr="00E7228E">
              <w:tab/>
            </w:r>
            <w:r w:rsidRPr="00E7228E">
              <w:tab/>
            </w:r>
            <w:r>
              <w:t>Moderator (NTT DOCOMO, INC.)</w:t>
            </w:r>
          </w:p>
          <w:p w14:paraId="1E024945" w14:textId="77777777" w:rsidR="003F5ABE" w:rsidRDefault="003F5ABE" w:rsidP="00296652">
            <w:pPr>
              <w:rPr>
                <w:lang w:val="en-SE"/>
              </w:rPr>
            </w:pPr>
          </w:p>
          <w:p w14:paraId="58C194C9" w14:textId="19E77CC3" w:rsidR="003F5ABE" w:rsidRPr="007A5E61" w:rsidRDefault="003F5ABE" w:rsidP="00296652">
            <w:pPr>
              <w:ind w:left="1418" w:hanging="1418"/>
              <w:rPr>
                <w:lang w:val="en-SE"/>
              </w:rPr>
            </w:pPr>
            <w:hyperlink r:id="rId73" w:history="1">
              <w:r w:rsidR="00D26B50">
                <w:rPr>
                  <w:rStyle w:val="Hyperlink"/>
                  <w:lang w:val="en-SE"/>
                </w:rPr>
                <w:t>R1-2308521</w:t>
              </w:r>
            </w:hyperlink>
            <w:r w:rsidRPr="007A5E61">
              <w:rPr>
                <w:lang w:val="en-SE"/>
              </w:rPr>
              <w:tab/>
              <w:t>Updated RAN1 UE features list for Rel-18 NR after RAN1#11</w:t>
            </w:r>
            <w:r w:rsidR="00D26B50">
              <w:rPr>
                <w:lang w:val="en-US"/>
              </w:rPr>
              <w:t>4</w:t>
            </w:r>
            <w:r w:rsidRPr="007A5E61">
              <w:rPr>
                <w:lang w:val="en-SE"/>
              </w:rPr>
              <w:tab/>
              <w:t>Moderators (AT&amp;T, NTT DOCOMO, INC.)</w:t>
            </w:r>
          </w:p>
          <w:p w14:paraId="1575D01E" w14:textId="75ECB2F9" w:rsidR="003F5ABE" w:rsidRDefault="003F5ABE" w:rsidP="00296652">
            <w:pPr>
              <w:ind w:left="1418" w:hanging="1418"/>
              <w:rPr>
                <w:lang w:val="en-SE"/>
              </w:rPr>
            </w:pPr>
            <w:hyperlink r:id="rId74" w:history="1">
              <w:r w:rsidR="00D26B50">
                <w:rPr>
                  <w:rStyle w:val="Hyperlink"/>
                  <w:lang w:val="en-SE"/>
                </w:rPr>
                <w:t>R1-2308523</w:t>
              </w:r>
            </w:hyperlink>
            <w:r w:rsidRPr="007A5E61">
              <w:rPr>
                <w:lang w:val="en-SE"/>
              </w:rPr>
              <w:tab/>
              <w:t>LS on Rel-18 RAN1 UE features list for NR after RAN1#11</w:t>
            </w:r>
            <w:r w:rsidR="00D26B50">
              <w:rPr>
                <w:lang w:val="en-US"/>
              </w:rPr>
              <w:t>4</w:t>
            </w:r>
            <w:r w:rsidRPr="007A5E61">
              <w:rPr>
                <w:lang w:val="en-SE"/>
              </w:rPr>
              <w:tab/>
            </w:r>
            <w:r w:rsidRPr="00E7228E">
              <w:tab/>
            </w:r>
            <w:r w:rsidRPr="007A5E61">
              <w:rPr>
                <w:lang w:val="en-SE"/>
              </w:rPr>
              <w:t>RAN</w:t>
            </w:r>
            <w:r>
              <w:rPr>
                <w:lang w:val="en-SE"/>
              </w:rPr>
              <w:t xml:space="preserve">1, </w:t>
            </w:r>
            <w:r w:rsidRPr="007A5E61">
              <w:rPr>
                <w:lang w:val="en-SE"/>
              </w:rPr>
              <w:t>(NTT DOCOMO, AT&amp;T)</w:t>
            </w:r>
          </w:p>
          <w:p w14:paraId="63BDD45B" w14:textId="77777777" w:rsidR="003F5ABE" w:rsidRPr="001C15E4" w:rsidRDefault="003F5ABE" w:rsidP="00296652">
            <w:pPr>
              <w:rPr>
                <w:rFonts w:eastAsia="SimSun"/>
                <w:lang w:val="en-US" w:eastAsia="zh-CN"/>
              </w:rPr>
            </w:pPr>
          </w:p>
        </w:tc>
      </w:tr>
    </w:tbl>
    <w:p w14:paraId="6250EC29" w14:textId="55683823"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9" w:name="_Toc144134154"/>
      <w:r>
        <w:rPr>
          <w:rFonts w:ascii="Arial" w:eastAsia="Times New Roman" w:hAnsi="Arial"/>
          <w:sz w:val="36"/>
          <w:szCs w:val="20"/>
        </w:rPr>
        <w:t>References</w:t>
      </w:r>
      <w:bookmarkEnd w:id="9"/>
    </w:p>
    <w:bookmarkStart w:id="10" w:name="_Ref69834051"/>
    <w:bookmarkStart w:id="11" w:name="_Ref54538430"/>
    <w:bookmarkStart w:id="12" w:name="_Ref54539832"/>
    <w:bookmarkStart w:id="13" w:name="_Ref54537007"/>
    <w:p w14:paraId="7D7485AC" w14:textId="242E85D8" w:rsidR="00681164" w:rsidRPr="00AF62CB" w:rsidRDefault="004577D4" w:rsidP="00074E7F">
      <w:pPr>
        <w:pStyle w:val="Reference"/>
        <w:numPr>
          <w:ilvl w:val="0"/>
          <w:numId w:val="17"/>
        </w:numPr>
        <w:jc w:val="left"/>
        <w:textAlignment w:val="auto"/>
        <w:rPr>
          <w:rFonts w:ascii="Times New Roman" w:hAnsi="Times New Roman"/>
          <w:lang w:val="en-US" w:eastAsia="en-GB"/>
        </w:rPr>
      </w:pPr>
      <w:r w:rsidRPr="00AF62CB">
        <w:rPr>
          <w:rFonts w:ascii="Times New Roman" w:hAnsi="Times New Roman"/>
          <w:lang w:eastAsia="en-GB"/>
        </w:rPr>
        <w:fldChar w:fldCharType="begin"/>
      </w:r>
      <w:r w:rsidR="0008349B" w:rsidRPr="00AF62CB">
        <w:rPr>
          <w:rFonts w:ascii="Times New Roman" w:hAnsi="Times New Roman"/>
          <w:lang w:eastAsia="en-GB"/>
        </w:rPr>
        <w:instrText>HYPERLINK "https://www.3gpp.org/ftp/tsg_ran/TSG_RAN/TSGR_98e/Docs/RP-223544.zip"</w:instrText>
      </w:r>
      <w:r w:rsidRPr="00AF62CB">
        <w:rPr>
          <w:rFonts w:ascii="Times New Roman" w:hAnsi="Times New Roman"/>
          <w:lang w:eastAsia="en-GB"/>
        </w:rPr>
      </w:r>
      <w:r w:rsidRPr="00AF62CB">
        <w:rPr>
          <w:rFonts w:ascii="Times New Roman" w:hAnsi="Times New Roman"/>
          <w:lang w:eastAsia="en-GB"/>
        </w:rPr>
        <w:fldChar w:fldCharType="separate"/>
      </w:r>
      <w:r w:rsidR="0008349B" w:rsidRPr="00AF62CB">
        <w:rPr>
          <w:rStyle w:val="Hyperlink"/>
          <w:rFonts w:ascii="Times New Roman" w:hAnsi="Times New Roman"/>
          <w:lang w:val="en-US" w:eastAsia="en-GB"/>
        </w:rPr>
        <w:t>RP-223544</w:t>
      </w:r>
      <w:r w:rsidRPr="00AF62CB">
        <w:rPr>
          <w:rFonts w:ascii="Times New Roman" w:hAnsi="Times New Roman"/>
          <w:lang w:val="en-US" w:eastAsia="en-GB"/>
        </w:rPr>
        <w:fldChar w:fldCharType="end"/>
      </w:r>
      <w:r w:rsidR="00681164" w:rsidRPr="00AF62CB">
        <w:rPr>
          <w:rFonts w:ascii="Times New Roman" w:hAnsi="Times New Roman"/>
          <w:lang w:val="en-US" w:eastAsia="en-GB"/>
        </w:rPr>
        <w:t>, “</w:t>
      </w:r>
      <w:r w:rsidR="0008349B" w:rsidRPr="00AF62CB">
        <w:rPr>
          <w:rFonts w:ascii="Times New Roman" w:hAnsi="Times New Roman"/>
          <w:lang w:val="en-US" w:eastAsia="en-GB"/>
        </w:rPr>
        <w:t>Revised</w:t>
      </w:r>
      <w:r w:rsidR="00681164" w:rsidRPr="00AF62CB">
        <w:rPr>
          <w:rFonts w:ascii="Times New Roman" w:hAnsi="Times New Roman"/>
          <w:lang w:val="en-US" w:eastAsia="en-GB"/>
        </w:rPr>
        <w:t xml:space="preserve"> WID on </w:t>
      </w:r>
      <w:r w:rsidR="0008349B" w:rsidRPr="00AF62CB">
        <w:rPr>
          <w:rFonts w:ascii="Times New Roman" w:hAnsi="Times New Roman"/>
          <w:lang w:val="en-US" w:eastAsia="en-GB"/>
        </w:rPr>
        <w:t>E</w:t>
      </w:r>
      <w:r w:rsidR="007E74ED" w:rsidRPr="00AF62CB">
        <w:rPr>
          <w:rFonts w:ascii="Times New Roman" w:hAnsi="Times New Roman"/>
          <w:lang w:val="en-US" w:eastAsia="en-GB"/>
        </w:rPr>
        <w:t xml:space="preserve">nhanced </w:t>
      </w:r>
      <w:r w:rsidR="00681164" w:rsidRPr="00AF62CB">
        <w:rPr>
          <w:rFonts w:ascii="Times New Roman" w:hAnsi="Times New Roman"/>
          <w:lang w:val="en-US" w:eastAsia="en-GB"/>
        </w:rPr>
        <w:t>support of reduced capability NR devices”</w:t>
      </w:r>
      <w:bookmarkEnd w:id="10"/>
    </w:p>
    <w:p w14:paraId="7CFD3147" w14:textId="3E89A201" w:rsidR="009150D1" w:rsidRPr="00AF62CB" w:rsidRDefault="00827200" w:rsidP="00074E7F">
      <w:pPr>
        <w:pStyle w:val="Reference"/>
        <w:numPr>
          <w:ilvl w:val="0"/>
          <w:numId w:val="17"/>
        </w:numPr>
        <w:jc w:val="left"/>
        <w:rPr>
          <w:rFonts w:ascii="Times New Roman" w:hAnsi="Times New Roman"/>
          <w:u w:val="single"/>
          <w:lang w:val="en-US" w:eastAsia="en-GB"/>
        </w:rPr>
      </w:pPr>
      <w:hyperlink r:id="rId75" w:history="1">
        <w:r w:rsidR="00CD6EB4" w:rsidRPr="00AF62CB">
          <w:rPr>
            <w:rStyle w:val="Hyperlink"/>
            <w:rFonts w:ascii="Times New Roman" w:hAnsi="Times New Roman"/>
            <w:lang w:eastAsia="en-GB"/>
          </w:rPr>
          <w:t>R1-2300177</w:t>
        </w:r>
      </w:hyperlink>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1E3C6481" w:rsidR="00E56511" w:rsidRPr="00AF62CB" w:rsidRDefault="00827200" w:rsidP="00074E7F">
      <w:pPr>
        <w:pStyle w:val="Reference"/>
        <w:numPr>
          <w:ilvl w:val="0"/>
          <w:numId w:val="17"/>
        </w:numPr>
        <w:jc w:val="left"/>
        <w:textAlignment w:val="auto"/>
        <w:rPr>
          <w:rFonts w:ascii="Times New Roman" w:hAnsi="Times New Roman"/>
          <w:lang w:val="en-US" w:eastAsia="en-GB"/>
        </w:rPr>
      </w:pPr>
      <w:hyperlink r:id="rId76"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End w:id="11"/>
    <w:bookmarkEnd w:id="12"/>
    <w:bookmarkEnd w:id="13"/>
    <w:p w14:paraId="53A40153" w14:textId="5E2C2292" w:rsidR="00D93941" w:rsidRPr="00AF62CB" w:rsidRDefault="00EB7F87" w:rsidP="00074E7F">
      <w:pPr>
        <w:pStyle w:val="Reference"/>
        <w:numPr>
          <w:ilvl w:val="0"/>
          <w:numId w:val="17"/>
        </w:numPr>
        <w:jc w:val="left"/>
        <w:rPr>
          <w:rFonts w:ascii="Times New Roman" w:hAnsi="Times New Roman"/>
          <w:lang w:val="en-US" w:eastAsia="en-GB"/>
        </w:rPr>
      </w:pPr>
      <w:r w:rsidRPr="00AF62CB">
        <w:rPr>
          <w:rFonts w:ascii="Times New Roman" w:hAnsi="Times New Roman"/>
          <w:lang w:val="en-US" w:eastAsia="en-GB"/>
        </w:rPr>
        <w:fldChar w:fldCharType="begin"/>
      </w:r>
      <w:r w:rsidR="00793A0A">
        <w:rPr>
          <w:rFonts w:ascii="Times New Roman" w:hAnsi="Times New Roman"/>
          <w:lang w:val="en-US" w:eastAsia="en-GB"/>
        </w:rPr>
        <w:instrText>HYPERLINK "https://www.3gpp.org/ftp/tsg_ran/WG1_RL1/TSGR1_114/Docs/R1-2308223.zip"</w:instrText>
      </w:r>
      <w:r w:rsidR="00793A0A" w:rsidRPr="00AF62CB">
        <w:rPr>
          <w:rFonts w:ascii="Times New Roman" w:hAnsi="Times New Roman"/>
          <w:lang w:val="en-US" w:eastAsia="en-GB"/>
        </w:rPr>
      </w:r>
      <w:r w:rsidRPr="00AF62CB">
        <w:rPr>
          <w:rFonts w:ascii="Times New Roman" w:hAnsi="Times New Roman"/>
          <w:lang w:val="en-US" w:eastAsia="en-GB"/>
        </w:rPr>
        <w:fldChar w:fldCharType="separate"/>
      </w:r>
      <w:r w:rsidR="00793A0A">
        <w:rPr>
          <w:rStyle w:val="Hyperlink"/>
          <w:rFonts w:ascii="Times New Roman" w:hAnsi="Times New Roman"/>
          <w:lang w:val="en-US" w:eastAsia="en-GB"/>
        </w:rPr>
        <w:t>R1-2308223</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p w14:paraId="6DD4DE44" w14:textId="1A5B98B0" w:rsidR="00AF62CB" w:rsidRDefault="00827200" w:rsidP="00074E7F">
      <w:pPr>
        <w:pStyle w:val="Reference"/>
        <w:numPr>
          <w:ilvl w:val="0"/>
          <w:numId w:val="17"/>
        </w:numPr>
        <w:jc w:val="left"/>
        <w:rPr>
          <w:rFonts w:ascii="Times New Roman" w:hAnsi="Times New Roman"/>
          <w:lang w:val="en-US" w:eastAsia="en-GB"/>
        </w:rPr>
      </w:pPr>
      <w:hyperlink r:id="rId77" w:history="1">
        <w:r w:rsidR="00AF62CB" w:rsidRPr="00AF62CB">
          <w:rPr>
            <w:rStyle w:val="Hyperlink"/>
            <w:rFonts w:ascii="Times New Roman" w:hAnsi="Times New Roman"/>
          </w:rPr>
          <w:t>R1-2304262</w:t>
        </w:r>
      </w:hyperlink>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p w14:paraId="46FD62A4" w14:textId="43DB8FF4" w:rsidR="001677A2" w:rsidRPr="001677A2" w:rsidRDefault="001677A2" w:rsidP="001677A2">
      <w:pPr>
        <w:pStyle w:val="Reference"/>
        <w:numPr>
          <w:ilvl w:val="0"/>
          <w:numId w:val="17"/>
        </w:numPr>
        <w:jc w:val="left"/>
        <w:rPr>
          <w:rFonts w:ascii="Times New Roman" w:hAnsi="Times New Roman"/>
          <w:lang w:val="en-US" w:eastAsia="en-GB"/>
        </w:rPr>
      </w:pPr>
      <w:hyperlink r:id="rId78" w:history="1">
        <w:r>
          <w:rPr>
            <w:rStyle w:val="Hyperlink"/>
            <w:rFonts w:ascii="Times New Roman" w:hAnsi="Times New Roman"/>
          </w:rPr>
          <w:t>R1-2308610</w:t>
        </w:r>
      </w:hyperlink>
      <w:r w:rsidRPr="00AF62CB">
        <w:rPr>
          <w:rFonts w:ascii="Times New Roman" w:hAnsi="Times New Roman"/>
          <w:lang w:val="en-US" w:eastAsia="en-GB"/>
        </w:rPr>
        <w:t>,</w:t>
      </w:r>
      <w:r>
        <w:rPr>
          <w:rFonts w:ascii="Times New Roman" w:hAnsi="Times New Roman"/>
          <w:lang w:val="en-US" w:eastAsia="en-GB"/>
        </w:rPr>
        <w:t xml:space="preserve"> “</w:t>
      </w:r>
      <w:r w:rsidRPr="00135490">
        <w:rPr>
          <w:rFonts w:ascii="Times New Roman" w:hAnsi="Times New Roman"/>
          <w:lang w:val="en-US" w:eastAsia="en-GB"/>
        </w:rPr>
        <w:t>LS on reduced peak data rate for Rel-18 eRedCap UEs</w:t>
      </w:r>
      <w:r>
        <w:rPr>
          <w:rFonts w:ascii="Times New Roman" w:hAnsi="Times New Roman"/>
          <w:lang w:val="en-US" w:eastAsia="en-GB"/>
        </w:rPr>
        <w:t>” (from RAN1 to RAN2, cc RAN4)</w:t>
      </w:r>
    </w:p>
    <w:sectPr w:rsidR="001677A2" w:rsidRPr="001677A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31"/>
  </w:num>
  <w:num w:numId="3" w16cid:durableId="802582890">
    <w:abstractNumId w:val="42"/>
  </w:num>
  <w:num w:numId="4" w16cid:durableId="2010675829">
    <w:abstractNumId w:val="41"/>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5"/>
  </w:num>
  <w:num w:numId="7" w16cid:durableId="343172156">
    <w:abstractNumId w:val="27"/>
  </w:num>
  <w:num w:numId="8" w16cid:durableId="1461268791">
    <w:abstractNumId w:val="10"/>
  </w:num>
  <w:num w:numId="9" w16cid:durableId="301736113">
    <w:abstractNumId w:val="47"/>
  </w:num>
  <w:num w:numId="10" w16cid:durableId="1112089473">
    <w:abstractNumId w:val="22"/>
  </w:num>
  <w:num w:numId="11" w16cid:durableId="2011523894">
    <w:abstractNumId w:val="37"/>
  </w:num>
  <w:num w:numId="12" w16cid:durableId="1301838324">
    <w:abstractNumId w:val="23"/>
  </w:num>
  <w:num w:numId="13" w16cid:durableId="1074206163">
    <w:abstractNumId w:val="34"/>
  </w:num>
  <w:num w:numId="14" w16cid:durableId="830414086">
    <w:abstractNumId w:val="14"/>
  </w:num>
  <w:num w:numId="15" w16cid:durableId="1840584989">
    <w:abstractNumId w:val="20"/>
  </w:num>
  <w:num w:numId="16" w16cid:durableId="212885048">
    <w:abstractNumId w:val="30"/>
  </w:num>
  <w:num w:numId="17" w16cid:durableId="83060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43"/>
  </w:num>
  <w:num w:numId="19" w16cid:durableId="959342630">
    <w:abstractNumId w:val="17"/>
  </w:num>
  <w:num w:numId="20" w16cid:durableId="1577520737">
    <w:abstractNumId w:val="33"/>
  </w:num>
  <w:num w:numId="21" w16cid:durableId="1158958830">
    <w:abstractNumId w:val="19"/>
  </w:num>
  <w:num w:numId="22" w16cid:durableId="1559708686">
    <w:abstractNumId w:val="26"/>
  </w:num>
  <w:num w:numId="23" w16cid:durableId="384987413">
    <w:abstractNumId w:val="15"/>
  </w:num>
  <w:num w:numId="24" w16cid:durableId="2003896734">
    <w:abstractNumId w:val="21"/>
  </w:num>
  <w:num w:numId="25" w16cid:durableId="1036543996">
    <w:abstractNumId w:val="46"/>
  </w:num>
  <w:num w:numId="26" w16cid:durableId="1757096479">
    <w:abstractNumId w:val="40"/>
  </w:num>
  <w:num w:numId="27" w16cid:durableId="383602981">
    <w:abstractNumId w:val="44"/>
  </w:num>
  <w:num w:numId="28" w16cid:durableId="1921672599">
    <w:abstractNumId w:val="9"/>
  </w:num>
  <w:num w:numId="29" w16cid:durableId="1267736456">
    <w:abstractNumId w:val="2"/>
  </w:num>
  <w:num w:numId="30" w16cid:durableId="1518814753">
    <w:abstractNumId w:val="45"/>
  </w:num>
  <w:num w:numId="31" w16cid:durableId="1655598631">
    <w:abstractNumId w:val="18"/>
  </w:num>
  <w:num w:numId="32" w16cid:durableId="266697407">
    <w:abstractNumId w:val="16"/>
  </w:num>
  <w:num w:numId="33" w16cid:durableId="858205223">
    <w:abstractNumId w:val="12"/>
  </w:num>
  <w:num w:numId="34" w16cid:durableId="1524132208">
    <w:abstractNumId w:val="39"/>
  </w:num>
  <w:num w:numId="35" w16cid:durableId="1126463502">
    <w:abstractNumId w:val="29"/>
  </w:num>
  <w:num w:numId="36" w16cid:durableId="1187133656">
    <w:abstractNumId w:val="32"/>
  </w:num>
  <w:num w:numId="37" w16cid:durableId="1273510067">
    <w:abstractNumId w:val="36"/>
  </w:num>
  <w:num w:numId="38" w16cid:durableId="1257439540">
    <w:abstractNumId w:val="7"/>
  </w:num>
  <w:num w:numId="39" w16cid:durableId="1828284549">
    <w:abstractNumId w:val="4"/>
  </w:num>
  <w:num w:numId="40" w16cid:durableId="1816096755">
    <w:abstractNumId w:val="13"/>
  </w:num>
  <w:num w:numId="41" w16cid:durableId="1378311256">
    <w:abstractNumId w:val="28"/>
  </w:num>
  <w:num w:numId="42" w16cid:durableId="1685592357">
    <w:abstractNumId w:val="8"/>
  </w:num>
  <w:num w:numId="43" w16cid:durableId="1683555514">
    <w:abstractNumId w:val="24"/>
  </w:num>
  <w:num w:numId="44" w16cid:durableId="241256070">
    <w:abstractNumId w:val="38"/>
  </w:num>
  <w:num w:numId="45" w16cid:durableId="962424061">
    <w:abstractNumId w:val="6"/>
  </w:num>
  <w:num w:numId="46" w16cid:durableId="2145538296">
    <w:abstractNumId w:val="11"/>
  </w:num>
  <w:num w:numId="47" w16cid:durableId="18468388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026"/>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C3D"/>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2D"/>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C99"/>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91"/>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7A2"/>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8E9"/>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5B"/>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AC2"/>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381"/>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BE2"/>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97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1A9"/>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1D"/>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ABE"/>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38B"/>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3C"/>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8F"/>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C59"/>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4C3"/>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4D"/>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2A"/>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1F08"/>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6F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CAF"/>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69"/>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06F"/>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4A"/>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A0A"/>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09"/>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1"/>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7CD"/>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4A"/>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9A"/>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647"/>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200"/>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E5"/>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0"/>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83D"/>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CB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BD"/>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798"/>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AB2"/>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1F91"/>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C76"/>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C1"/>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EB8"/>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08C"/>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4C"/>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6F8C"/>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5FAA"/>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49"/>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37FB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B41"/>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4F6"/>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DFE"/>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CF0"/>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50"/>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3A9"/>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617"/>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BA8"/>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011"/>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8E"/>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1CBD"/>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9E"/>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8A9"/>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ACE"/>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0A4"/>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59E"/>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559589">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887236">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8910083">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0655981">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674152">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b-e/Docs/R1-2303935.zip" TargetMode="External"/><Relationship Id="rId21" Type="http://schemas.openxmlformats.org/officeDocument/2006/relationships/hyperlink" Target="https://www.3gpp.org/ftp/tsg_ran/WG1_RL1/TSGR1_112/Docs/R1-2301887.zip" TargetMode="External"/><Relationship Id="rId42" Type="http://schemas.openxmlformats.org/officeDocument/2006/relationships/hyperlink" Target="https://www.3gpp.org/ftp/tsg_ran/WG1_RL1/TSGR1_110b-e/Docs/R1-2210250.zip" TargetMode="External"/><Relationship Id="rId47" Type="http://schemas.openxmlformats.org/officeDocument/2006/relationships/hyperlink" Target="https://www.3gpp.org/ftp/tsg_ran/WG1_RL1/TSGR1_111/Docs/R1-2212536.zip" TargetMode="External"/><Relationship Id="rId63" Type="http://schemas.openxmlformats.org/officeDocument/2006/relationships/hyperlink" Target="https://www.3gpp.org/ftp/tsg_ran/WG1_RL1/TSGR1_113/Docs/R1-2306267.zip" TargetMode="External"/><Relationship Id="rId68" Type="http://schemas.openxmlformats.org/officeDocument/2006/relationships/hyperlink" Target="https://www.3gpp.org/ftp/tsg_ran/WG1_RL1/TSGR1_113/Docs/R1-2306190.zip" TargetMode="External"/><Relationship Id="rId16" Type="http://schemas.openxmlformats.org/officeDocument/2006/relationships/hyperlink" Target="https://www.3gpp.org/ftp/tsg_ran/WG1_RL1/TSGR1_111/Docs/R1-2212533.zip" TargetMode="External"/><Relationship Id="rId11" Type="http://schemas.openxmlformats.org/officeDocument/2006/relationships/endnotes" Target="endnotes.xml"/><Relationship Id="rId24" Type="http://schemas.openxmlformats.org/officeDocument/2006/relationships/hyperlink" Target="https://www.3gpp.org/ftp/tsg_ran/WG1_RL1/TSGR1_112b-e/Docs/R1-2303933.zip" TargetMode="External"/><Relationship Id="rId32" Type="http://schemas.openxmlformats.org/officeDocument/2006/relationships/hyperlink" Target="https://www.3gpp.org/ftp/tsg_ran/WG1_RL1/TSGR1_113/Docs/R1-2305956.zip" TargetMode="External"/><Relationship Id="rId37" Type="http://schemas.openxmlformats.org/officeDocument/2006/relationships/hyperlink" Target="https://www.3gpp.org/ftp/tsg_ran/WG1_RL1/TSGR1_114/Docs/R1-2308225.zip" TargetMode="External"/><Relationship Id="rId40" Type="http://schemas.openxmlformats.org/officeDocument/2006/relationships/hyperlink" Target="https://www.3gpp.org/ftp/tsg_ran/WG1_RL1/TSGR1_110b-e/Docs/R1-2210248.zip" TargetMode="External"/><Relationship Id="rId45" Type="http://schemas.openxmlformats.org/officeDocument/2006/relationships/hyperlink" Target="https://www.3gpp.org/ftp/tsg_ran/WG1_RL1/TSGR1_111/Docs/R1-2212534.zip" TargetMode="External"/><Relationship Id="rId53" Type="http://schemas.openxmlformats.org/officeDocument/2006/relationships/hyperlink" Target="https://www.3gpp.org/ftp/tsg_ran/WG1_RL1/TSGR1_113/Docs/R1-2305957.zip" TargetMode="External"/><Relationship Id="rId58" Type="http://schemas.openxmlformats.org/officeDocument/2006/relationships/hyperlink" Target="https://www.3gpp.org/ftp/tsg_ran/WG1_RL1/TSGR1_114/Docs/R1-2308226.zip" TargetMode="External"/><Relationship Id="rId66" Type="http://schemas.openxmlformats.org/officeDocument/2006/relationships/hyperlink" Target="https://www.3gpp.org/ftp/tsg_ran/WG1_RL1/TSGR1_113/Docs/R1-2306271.zip" TargetMode="External"/><Relationship Id="rId74" Type="http://schemas.openxmlformats.org/officeDocument/2006/relationships/hyperlink" Target="https://www.3gpp.org/ftp/tsg_ran/WG1_RL1/TSGR1_114/Docs/R1-2308523.zip" TargetMode="External"/><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www.3gpp.org/ftp/tsg_ran/WG1_RL1/TSGR1_114/Docs/R1-2308610.zip" TargetMode="External"/><Relationship Id="rId19" Type="http://schemas.openxmlformats.org/officeDocument/2006/relationships/hyperlink" Target="https://www.3gpp.org/ftp/tsg_ran/WG1_RL1/TSGR1_111/Docs/R1-2212536.zip" TargetMode="External"/><Relationship Id="rId14" Type="http://schemas.openxmlformats.org/officeDocument/2006/relationships/hyperlink" Target="https://www.3gpp.org/ftp/tsg_ran/WG1_RL1/TSGR1_110b-e/Docs/R1-2210250.zip" TargetMode="External"/><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ran/WG1_RL1/TSGR1_112b-e/Docs/R1-2303936.zip" TargetMode="External"/><Relationship Id="rId30" Type="http://schemas.openxmlformats.org/officeDocument/2006/relationships/hyperlink" Target="https://www.3gpp.org/ftp/tsg_ran/WG1_RL1/TSGR1_112b-e/Docs/R1-2304258.zip" TargetMode="External"/><Relationship Id="rId35" Type="http://schemas.openxmlformats.org/officeDocument/2006/relationships/hyperlink" Target="https://www.3gpp.org/ftp/tsg_ran/WG1_RL1/TSGR1_113/Docs/R1-2305959.zip" TargetMode="External"/><Relationship Id="rId43" Type="http://schemas.openxmlformats.org/officeDocument/2006/relationships/hyperlink" Target="https://www.3gpp.org/ftp/tsg_ran/WG1_RL1/TSGR1_110b-e/Docs/R1-2210251.zip" TargetMode="External"/><Relationship Id="rId48" Type="http://schemas.openxmlformats.org/officeDocument/2006/relationships/hyperlink" Target="https://www.3gpp.org/ftp/tsg_ran/WG1_RL1/TSGR1_112/Docs/R1-2301886.zip" TargetMode="External"/><Relationship Id="rId56" Type="http://schemas.openxmlformats.org/officeDocument/2006/relationships/hyperlink" Target="https://www.3gpp.org/ftp/tsg_ran/WG1_RL1/TSGR1_114/Docs/R1-2308224.zip" TargetMode="External"/><Relationship Id="rId64" Type="http://schemas.openxmlformats.org/officeDocument/2006/relationships/hyperlink" Target="https://www.3gpp.org/ftp/tsg_ran/WG1_RL1/TSGR1_113/Docs/R1-2306268.zip" TargetMode="External"/><Relationship Id="rId69" Type="http://schemas.openxmlformats.org/officeDocument/2006/relationships/hyperlink" Target="https://www.3gpp.org/ftp/tsg_ran/WG1_RL1/TSGR1_113/Docs/R1-2306223.zip" TargetMode="External"/><Relationship Id="rId77" Type="http://schemas.openxmlformats.org/officeDocument/2006/relationships/hyperlink" Target="https://www.3gpp.org/ftp/tsg_ran/WG1_RL1/TSGR1_112b-e/Docs/R1-2304262.zip" TargetMode="External"/><Relationship Id="rId8" Type="http://schemas.openxmlformats.org/officeDocument/2006/relationships/settings" Target="settings.xml"/><Relationship Id="rId51" Type="http://schemas.openxmlformats.org/officeDocument/2006/relationships/hyperlink" Target="https://www.3gpp.org/ftp/tsg_ran/WG1_RL1/TSGR1_112/Docs/R1-2301889.zip" TargetMode="External"/><Relationship Id="rId72" Type="http://schemas.openxmlformats.org/officeDocument/2006/relationships/hyperlink" Target="https://www.3gpp.org/ftp/tsg_ran/WG1_RL1/TSGR1_114/Docs/R1-2308503.zip"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1_RL1/TSGR1_110b-e/Docs/R1-2210248.zip" TargetMode="External"/><Relationship Id="rId17" Type="http://schemas.openxmlformats.org/officeDocument/2006/relationships/hyperlink" Target="https://www.3gpp.org/ftp/tsg_ran/WG1_RL1/TSGR1_111/Docs/R1-2212534.zip" TargetMode="External"/><Relationship Id="rId25" Type="http://schemas.openxmlformats.org/officeDocument/2006/relationships/hyperlink" Target="https://www.3gpp.org/ftp/tsg_ran/WG1_RL1/TSGR1_112b-e/Docs/R1-2303934.zip" TargetMode="External"/><Relationship Id="rId33" Type="http://schemas.openxmlformats.org/officeDocument/2006/relationships/hyperlink" Target="https://www.3gpp.org/ftp/tsg_ran/WG1_RL1/TSGR1_113/Docs/R1-2305957.zip" TargetMode="External"/><Relationship Id="rId38" Type="http://schemas.openxmlformats.org/officeDocument/2006/relationships/hyperlink" Target="https://www.3gpp.org/ftp/tsg_ran/WG1_RL1/TSGR1_114/Docs/R1-2308226.zip" TargetMode="External"/><Relationship Id="rId46" Type="http://schemas.openxmlformats.org/officeDocument/2006/relationships/hyperlink" Target="https://www.3gpp.org/ftp/tsg_ran/WG1_RL1/TSGR1_111/Docs/R1-2212535.zip" TargetMode="External"/><Relationship Id="rId59" Type="http://schemas.openxmlformats.org/officeDocument/2006/relationships/hyperlink" Target="https://www.3gpp.org/ftp/tsg_ran/WG1_RL1/TSGR1_114/Docs/R1-2308227.zip" TargetMode="External"/><Relationship Id="rId67" Type="http://schemas.openxmlformats.org/officeDocument/2006/relationships/hyperlink" Target="https://www.3gpp.org/ftp/tsg_ran/WG1_RL1/TSGR1_113/Docs/R1-2306184.zip" TargetMode="External"/><Relationship Id="rId20" Type="http://schemas.openxmlformats.org/officeDocument/2006/relationships/hyperlink" Target="https://www.3gpp.org/ftp/tsg_ran/WG1_RL1/TSGR1_112/Docs/R1-2301886.zip" TargetMode="External"/><Relationship Id="rId41" Type="http://schemas.openxmlformats.org/officeDocument/2006/relationships/hyperlink" Target="https://www.3gpp.org/ftp/tsg_ran/WG1_RL1/TSGR1_110b-e/Docs/R1-2210249.zip" TargetMode="External"/><Relationship Id="rId54" Type="http://schemas.openxmlformats.org/officeDocument/2006/relationships/hyperlink" Target="https://www.3gpp.org/ftp/tsg_ran/WG1_RL1/TSGR1_113/Docs/R1-2305958.zip" TargetMode="External"/><Relationship Id="rId62" Type="http://schemas.openxmlformats.org/officeDocument/2006/relationships/hyperlink" Target="https://www.3gpp.org/ftp/tsg_ran/WG1_RL1/TSGR1_113/Docs/R1-2305959.zip" TargetMode="External"/><Relationship Id="rId70" Type="http://schemas.openxmlformats.org/officeDocument/2006/relationships/hyperlink" Target="https://www.3gpp.org/ftp/tsg_ran/WG1_RL1/TSGR1_113/Docs/R1-2306225.zip" TargetMode="External"/><Relationship Id="rId75" Type="http://schemas.openxmlformats.org/officeDocument/2006/relationships/hyperlink" Target="https://www.3gpp.org/ftp/TSG_RAN/WG1_RL1/TSGR1_112/Docs/R1-2300177.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1_RL1/TSGR1_110b-e/Docs/R1-2210251.zip" TargetMode="External"/><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1_RL1/TSGR1_112b-e/Docs/R1-2303937.zip" TargetMode="External"/><Relationship Id="rId36" Type="http://schemas.openxmlformats.org/officeDocument/2006/relationships/hyperlink" Target="https://www.3gpp.org/ftp/tsg_ran/WG1_RL1/TSGR1_114/Docs/R1-2308224.zip" TargetMode="External"/><Relationship Id="rId49" Type="http://schemas.openxmlformats.org/officeDocument/2006/relationships/hyperlink" Target="https://www.3gpp.org/ftp/tsg_ran/WG1_RL1/TSGR1_112/Docs/R1-2301887.zip" TargetMode="External"/><Relationship Id="rId57" Type="http://schemas.openxmlformats.org/officeDocument/2006/relationships/hyperlink" Target="https://www.3gpp.org/ftp/tsg_ran/WG1_RL1/TSGR1_114/Docs/R1-2308225.zip" TargetMode="External"/><Relationship Id="rId10" Type="http://schemas.openxmlformats.org/officeDocument/2006/relationships/footnotes" Target="footnotes.xml"/><Relationship Id="rId31" Type="http://schemas.openxmlformats.org/officeDocument/2006/relationships/hyperlink" Target="https://www.3gpp.org/ftp/tsg_ran/WG1_RL1/TSGR1_112b-e/Docs/R1-2304262.zip" TargetMode="External"/><Relationship Id="rId44" Type="http://schemas.openxmlformats.org/officeDocument/2006/relationships/hyperlink" Target="https://www.3gpp.org/ftp/tsg_ran/WG1_RL1/TSGR1_111/Docs/R1-2212533.zip" TargetMode="External"/><Relationship Id="rId52" Type="http://schemas.openxmlformats.org/officeDocument/2006/relationships/hyperlink" Target="https://www.3gpp.org/ftp/tsg_ran/WG1_RL1/TSGR1_113/Docs/R1-2305956.zip" TargetMode="External"/><Relationship Id="rId60" Type="http://schemas.openxmlformats.org/officeDocument/2006/relationships/hyperlink" Target="https://www.3gpp.org/ftp/tsg_ran/WG1_RL1/TSGR1_114/Docs/R1-2308609.zip" TargetMode="External"/><Relationship Id="rId65" Type="http://schemas.openxmlformats.org/officeDocument/2006/relationships/hyperlink" Target="https://www.3gpp.org/ftp/tsg_ran/WG1_RL1/TSGR1_113/Docs/R1-2306270.zip" TargetMode="External"/><Relationship Id="rId73" Type="http://schemas.openxmlformats.org/officeDocument/2006/relationships/hyperlink" Target="https://www.3gpp.org/ftp/tsg_ran/WG1_RL1/TSGR1_114/Docs/R1-2308521.zip" TargetMode="External"/><Relationship Id="rId78" Type="http://schemas.openxmlformats.org/officeDocument/2006/relationships/hyperlink" Target="https://www.3gpp.org/ftp/tsg_ran/WG1_RL1/TSGR1_114/Docs/R1-2308610.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1_RL1/TSGR1_110b-e/Docs/R1-2210249.zip" TargetMode="External"/><Relationship Id="rId18" Type="http://schemas.openxmlformats.org/officeDocument/2006/relationships/hyperlink" Target="https://www.3gpp.org/ftp/tsg_ran/WG1_RL1/TSGR1_111/Docs/R1-2212535.zip" TargetMode="External"/><Relationship Id="rId39" Type="http://schemas.openxmlformats.org/officeDocument/2006/relationships/hyperlink" Target="https://www.3gpp.org/ftp/tsg_ran/WG1_RL1/TSGR1_114/Docs/R1-2308227.zip" TargetMode="External"/><Relationship Id="rId34" Type="http://schemas.openxmlformats.org/officeDocument/2006/relationships/hyperlink" Target="https://www.3gpp.org/ftp/tsg_ran/WG1_RL1/TSGR1_113/Docs/R1-2305958.zip" TargetMode="External"/><Relationship Id="rId50" Type="http://schemas.openxmlformats.org/officeDocument/2006/relationships/hyperlink" Target="https://www.3gpp.org/ftp/tsg_ran/WG1_RL1/TSGR1_112/Docs/R1-2301888.zip" TargetMode="External"/><Relationship Id="rId55" Type="http://schemas.openxmlformats.org/officeDocument/2006/relationships/hyperlink" Target="https://www.3gpp.org/ftp/tsg_ran/WG1_RL1/TSGR1_113/Docs/R1-2305959.zip" TargetMode="External"/><Relationship Id="rId76" Type="http://schemas.openxmlformats.org/officeDocument/2006/relationships/hyperlink" Target="https://www.3gpp.org/ftp/Specs/archive/38_series/38.865/38865-i00.zip" TargetMode="External"/><Relationship Id="rId7" Type="http://schemas.openxmlformats.org/officeDocument/2006/relationships/styles" Target="styles.xml"/><Relationship Id="rId71" Type="http://schemas.openxmlformats.org/officeDocument/2006/relationships/hyperlink" Target="https://www.3gpp.org/ftp/tsg_ran/WG1_RL1/TSGR1_114/Docs/R1-2308511.zip" TargetMode="External"/><Relationship Id="rId2" Type="http://schemas.openxmlformats.org/officeDocument/2006/relationships/customXml" Target="../customXml/item1.xml"/><Relationship Id="rId29" Type="http://schemas.openxmlformats.org/officeDocument/2006/relationships/hyperlink" Target="https://www.3gpp.org/ftp/tsg_ran/WG1_RL1/TSGR1_112b-e/Docs/R1-23042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2.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3.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214</TotalTime>
  <Pages>12</Pages>
  <Words>5527</Words>
  <Characters>31509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36963</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331</cp:revision>
  <cp:lastPrinted>2013-05-13T10:37:00Z</cp:lastPrinted>
  <dcterms:created xsi:type="dcterms:W3CDTF">2022-08-30T08:39:00Z</dcterms:created>
  <dcterms:modified xsi:type="dcterms:W3CDTF">2023-08-28T14:55:00Z</dcterms:modified>
</cp:coreProperties>
</file>